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4E89AE23" w:rsidR="00F17F5E" w:rsidRDefault="00F17F5E" w:rsidP="00F17F5E">
      <w:pPr>
        <w:pStyle w:val="3GPPHeader"/>
        <w:spacing w:after="60"/>
      </w:pPr>
      <w:r>
        <w:t>3GPP TSG-RAN WG1 Meeting #</w:t>
      </w:r>
      <w:r w:rsidR="003331D9">
        <w:t>11</w:t>
      </w:r>
      <w:r w:rsidR="00457F8E">
        <w:t>8</w:t>
      </w:r>
      <w:r>
        <w:tab/>
      </w:r>
      <w:r w:rsidR="00984D6B" w:rsidRPr="00984D6B">
        <w:t>R1-2406808</w:t>
      </w:r>
    </w:p>
    <w:p w14:paraId="554AA06A" w14:textId="679E9B3E" w:rsidR="00A0002A" w:rsidRPr="00CB5CA6" w:rsidRDefault="00457F8E" w:rsidP="00A0002A">
      <w:pPr>
        <w:pStyle w:val="3GPPHeader"/>
        <w:spacing w:after="60"/>
      </w:pPr>
      <w:r w:rsidRPr="00457F8E">
        <w:t>Maastricht, Netherlands, May 19</w:t>
      </w:r>
      <w:r w:rsidRPr="00146373">
        <w:rPr>
          <w:vertAlign w:val="superscript"/>
        </w:rPr>
        <w:t>th</w:t>
      </w:r>
      <w:r w:rsidRPr="00457F8E">
        <w:t xml:space="preserve"> – 23</w:t>
      </w:r>
      <w:r w:rsidRPr="00146373">
        <w:rPr>
          <w:vertAlign w:val="superscript"/>
        </w:rPr>
        <w:t>rd</w:t>
      </w:r>
      <w:r w:rsidRPr="00457F8E">
        <w:t xml:space="preserve">, </w:t>
      </w:r>
      <w:r w:rsidR="003B3C97" w:rsidRPr="003B3C97">
        <w:t>202</w:t>
      </w:r>
      <w:r w:rsidR="003B3C97">
        <w:t>4</w:t>
      </w:r>
    </w:p>
    <w:p w14:paraId="60A5317D" w14:textId="77777777" w:rsidR="00E90E49" w:rsidRPr="00CB5CA6" w:rsidRDefault="00E90E49" w:rsidP="00357380">
      <w:pPr>
        <w:pStyle w:val="3GPPHeader"/>
      </w:pPr>
    </w:p>
    <w:p w14:paraId="3C6869D1" w14:textId="389DF281"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2E010E" w:rsidRPr="00E70961">
        <w:rPr>
          <w:sz w:val="22"/>
          <w:szCs w:val="22"/>
          <w:lang w:val="en-US"/>
        </w:rPr>
        <w:t>9.</w:t>
      </w:r>
      <w:r w:rsidR="00E70961" w:rsidRPr="00E70961">
        <w:rPr>
          <w:sz w:val="22"/>
          <w:szCs w:val="22"/>
          <w:lang w:val="en-US"/>
        </w:rPr>
        <w:t>11</w:t>
      </w:r>
      <w:r w:rsidR="002E010E" w:rsidRPr="00E70961">
        <w:rPr>
          <w:sz w:val="22"/>
          <w:szCs w:val="22"/>
          <w:lang w:val="en-US"/>
        </w:rPr>
        <w:t>.</w:t>
      </w:r>
      <w:r w:rsidR="00E70961" w:rsidRPr="00E70961">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EE6DABD"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On HD-FDD Redcap UEs</w:t>
      </w:r>
      <w:r w:rsidR="00E12127" w:rsidRPr="00E12127">
        <w:rPr>
          <w:sz w:val="22"/>
          <w:szCs w:val="22"/>
        </w:rPr>
        <w:t xml:space="preserve"> for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6A7AECFE" w:rsidR="005918B3" w:rsidRDefault="00956021" w:rsidP="00652F2E">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3B3C97">
        <w:rPr>
          <w:rFonts w:ascii="Times New Roman" w:hAnsi="Times New Roman"/>
        </w:rPr>
        <w:t>Work Item Description (</w:t>
      </w:r>
      <w:r w:rsidR="005C1F2E">
        <w:rPr>
          <w:rFonts w:ascii="Times New Roman" w:hAnsi="Times New Roman"/>
        </w:rPr>
        <w:t>WID</w:t>
      </w:r>
      <w:r w:rsidR="003B3C97">
        <w:rPr>
          <w:rFonts w:ascii="Times New Roman" w:hAnsi="Times New Roman"/>
        </w:rPr>
        <w:t>)</w:t>
      </w:r>
      <w:r w:rsidR="005C1F2E">
        <w:rPr>
          <w:rFonts w:ascii="Times New Roman" w:hAnsi="Times New Roman"/>
        </w:rPr>
        <w:t xml:space="preserve"> entitled </w:t>
      </w:r>
      <w:r w:rsidRPr="00956021">
        <w:rPr>
          <w:rFonts w:ascii="Times New Roman" w:hAnsi="Times New Roman"/>
        </w:rPr>
        <w:t>“</w:t>
      </w:r>
      <w:r w:rsidR="005C1F2E" w:rsidRPr="005C1F2E">
        <w:rPr>
          <w:rFonts w:ascii="Times New Roman" w:hAnsi="Times New Roman"/>
        </w:rPr>
        <w:t>Non-Terrestrial Networks (NTN) for NR Phase 3</w:t>
      </w:r>
      <w:r w:rsidRPr="00956021">
        <w:rPr>
          <w:rFonts w:ascii="Times New Roman" w:hAnsi="Times New Roman"/>
        </w:rPr>
        <w:t xml:space="preserve">” </w:t>
      </w:r>
      <w:r w:rsidR="005C1F2E">
        <w:rPr>
          <w:rFonts w:ascii="Times New Roman" w:hAnsi="Times New Roman"/>
        </w:rPr>
        <w:t xml:space="preserve">includes </w:t>
      </w:r>
      <w:r w:rsidR="00457F8E">
        <w:rPr>
          <w:rFonts w:ascii="Times New Roman" w:hAnsi="Times New Roman"/>
        </w:rPr>
        <w:t xml:space="preserve">one </w:t>
      </w:r>
      <w:r w:rsidR="005C1F2E">
        <w:rPr>
          <w:rFonts w:ascii="Times New Roman" w:hAnsi="Times New Roman"/>
        </w:rPr>
        <w:t>objective</w:t>
      </w:r>
      <w:r w:rsidR="00457F8E">
        <w:rPr>
          <w:rFonts w:ascii="Times New Roman" w:hAnsi="Times New Roman"/>
        </w:rPr>
        <w:t xml:space="preserve"> on HD-FDD (e)</w:t>
      </w:r>
      <w:proofErr w:type="spellStart"/>
      <w:r w:rsidR="00457F8E">
        <w:rPr>
          <w:rFonts w:ascii="Times New Roman" w:hAnsi="Times New Roman"/>
        </w:rPr>
        <w:t>RedCap</w:t>
      </w:r>
      <w:proofErr w:type="spellEnd"/>
      <w:r w:rsidR="00457F8E">
        <w:rPr>
          <w:rFonts w:ascii="Times New Roman" w:hAnsi="Times New Roman"/>
        </w:rPr>
        <w:t xml:space="preserve"> UEs</w:t>
      </w:r>
      <w:r w:rsidR="005C1F2E">
        <w:rPr>
          <w:rFonts w:ascii="Times New Roman" w:hAnsi="Times New Roman"/>
        </w:rPr>
        <w:t xml:space="preserve"> touching upon RAN1</w:t>
      </w:r>
      <w:r w:rsidR="00457F8E">
        <w:rPr>
          <w:rFonts w:ascii="Times New Roman" w:hAnsi="Times New Roman"/>
        </w:rPr>
        <w:t xml:space="preserve">, which was recently updated during RAN Plenary# 104 as follows </w:t>
      </w:r>
      <w:r w:rsidR="005C1F2E" w:rsidRPr="00FE3F84">
        <w:rPr>
          <w:rFonts w:ascii="Times New Roman" w:hAnsi="Times New Roman"/>
        </w:rPr>
        <w:t>[</w:t>
      </w:r>
      <w:r w:rsidR="00B40A00" w:rsidRPr="00FE3F84">
        <w:rPr>
          <w:rFonts w:ascii="Times New Roman" w:hAnsi="Times New Roman"/>
        </w:rPr>
        <w:t>1</w:t>
      </w:r>
      <w:r w:rsidR="005C1F2E" w:rsidRPr="00FE3F84">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452ED9B2" w14:textId="77777777" w:rsidR="00AD4015" w:rsidRPr="00AD4015" w:rsidRDefault="00AD4015" w:rsidP="00D11A79">
            <w:pPr>
              <w:spacing w:after="0" w:line="276" w:lineRule="auto"/>
              <w:ind w:left="420"/>
              <w:rPr>
                <w:rFonts w:eastAsia="Malgun Gothic"/>
                <w:sz w:val="16"/>
                <w:szCs w:val="16"/>
                <w:lang w:val="en-US" w:eastAsia="ko-KR"/>
              </w:rPr>
            </w:pPr>
            <w:r w:rsidRPr="00AD4015">
              <w:rPr>
                <w:rFonts w:eastAsia="Malgun Gothic"/>
                <w:sz w:val="16"/>
                <w:szCs w:val="16"/>
                <w:lang w:val="en-US" w:eastAsia="ko-KR"/>
              </w:rPr>
              <w:t xml:space="preserve">Support of Rel-17 </w:t>
            </w:r>
            <w:proofErr w:type="spellStart"/>
            <w:r w:rsidRPr="00AD4015">
              <w:rPr>
                <w:rFonts w:eastAsia="Malgun Gothic"/>
                <w:sz w:val="16"/>
                <w:szCs w:val="16"/>
                <w:lang w:val="en-US" w:eastAsia="ko-KR"/>
              </w:rPr>
              <w:t>RedCap</w:t>
            </w:r>
            <w:proofErr w:type="spellEnd"/>
            <w:r w:rsidRPr="00AD4015">
              <w:rPr>
                <w:rFonts w:eastAsia="Malgun Gothic"/>
                <w:sz w:val="16"/>
                <w:szCs w:val="16"/>
                <w:lang w:val="en-US" w:eastAsia="ko-KR"/>
              </w:rPr>
              <w:t xml:space="preserve"> and Rel-18 </w:t>
            </w:r>
            <w:proofErr w:type="spellStart"/>
            <w:r w:rsidRPr="00AD4015">
              <w:rPr>
                <w:rFonts w:eastAsia="Malgun Gothic"/>
                <w:sz w:val="16"/>
                <w:szCs w:val="16"/>
                <w:lang w:val="en-US" w:eastAsia="ko-KR"/>
              </w:rPr>
              <w:t>eRedCap</w:t>
            </w:r>
            <w:proofErr w:type="spellEnd"/>
            <w:r w:rsidRPr="00AD4015">
              <w:rPr>
                <w:rFonts w:eastAsia="Malgun Gothic"/>
                <w:sz w:val="16"/>
                <w:szCs w:val="16"/>
                <w:lang w:val="en-US" w:eastAsia="ko-KR"/>
              </w:rPr>
              <w:t xml:space="preserve"> UEs with NR NTN operating in FR1-NTN bands [RAN4, RAN1]</w:t>
            </w:r>
          </w:p>
          <w:p w14:paraId="31626B2A" w14:textId="77777777" w:rsidR="00AD4015" w:rsidRPr="00AD4015" w:rsidRDefault="00AD4015" w:rsidP="00AD4015">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For full-duplex and half duplex FDD </w:t>
            </w:r>
            <w:proofErr w:type="spellStart"/>
            <w:r w:rsidRPr="00AD4015">
              <w:rPr>
                <w:sz w:val="16"/>
                <w:szCs w:val="16"/>
                <w:lang w:val="en-US" w:eastAsia="zh-CN"/>
              </w:rPr>
              <w:t>RedCap</w:t>
            </w:r>
            <w:proofErr w:type="spellEnd"/>
            <w:r w:rsidRPr="00AD4015">
              <w:rPr>
                <w:sz w:val="16"/>
                <w:szCs w:val="16"/>
                <w:lang w:val="en-US" w:eastAsia="zh-CN"/>
              </w:rPr>
              <w:t xml:space="preserve"> and </w:t>
            </w:r>
            <w:proofErr w:type="spellStart"/>
            <w:r w:rsidRPr="00AD4015">
              <w:rPr>
                <w:sz w:val="16"/>
                <w:szCs w:val="16"/>
                <w:lang w:val="en-US" w:eastAsia="zh-CN"/>
              </w:rPr>
              <w:t>eRedCap</w:t>
            </w:r>
            <w:proofErr w:type="spellEnd"/>
            <w:r w:rsidRPr="00AD4015">
              <w:rPr>
                <w:sz w:val="16"/>
                <w:szCs w:val="16"/>
                <w:lang w:val="en-US" w:eastAsia="zh-CN"/>
              </w:rPr>
              <w:t xml:space="preserve"> UEs, define the RF and RRM requirements [RAN4]</w:t>
            </w:r>
          </w:p>
          <w:p w14:paraId="27B5FA82" w14:textId="77777777" w:rsidR="00AD4015" w:rsidRPr="00AD4015" w:rsidRDefault="00AD4015" w:rsidP="00AD4015">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For HD-FDD </w:t>
            </w:r>
            <w:proofErr w:type="spellStart"/>
            <w:r w:rsidRPr="00AD4015">
              <w:rPr>
                <w:sz w:val="16"/>
                <w:szCs w:val="16"/>
                <w:lang w:val="en-US" w:eastAsia="zh-CN"/>
              </w:rPr>
              <w:t>RedCap</w:t>
            </w:r>
            <w:proofErr w:type="spellEnd"/>
            <w:r w:rsidRPr="00AD4015">
              <w:rPr>
                <w:sz w:val="16"/>
                <w:szCs w:val="16"/>
                <w:lang w:val="en-US" w:eastAsia="zh-CN"/>
              </w:rPr>
              <w:t xml:space="preserve"> UEs and </w:t>
            </w:r>
            <w:proofErr w:type="spellStart"/>
            <w:r w:rsidRPr="00AD4015">
              <w:rPr>
                <w:sz w:val="16"/>
                <w:szCs w:val="16"/>
                <w:lang w:val="en-US" w:eastAsia="zh-CN"/>
              </w:rPr>
              <w:t>eRedCap</w:t>
            </w:r>
            <w:proofErr w:type="spellEnd"/>
            <w:r w:rsidRPr="00AD4015">
              <w:rPr>
                <w:sz w:val="16"/>
                <w:szCs w:val="16"/>
                <w:lang w:val="en-US" w:eastAsia="zh-CN"/>
              </w:rPr>
              <w:t xml:space="preserve"> UEs, specify enhancements for mitigating issues caused by TA mismatch between actual TA used by the UE and assumed TA for the UE at the </w:t>
            </w:r>
            <w:proofErr w:type="spellStart"/>
            <w:r w:rsidRPr="00AD4015">
              <w:rPr>
                <w:sz w:val="16"/>
                <w:szCs w:val="16"/>
                <w:lang w:val="en-US" w:eastAsia="zh-CN"/>
              </w:rPr>
              <w:t>gNB</w:t>
            </w:r>
            <w:proofErr w:type="spellEnd"/>
            <w:r w:rsidRPr="00AD4015">
              <w:rPr>
                <w:sz w:val="16"/>
                <w:szCs w:val="16"/>
                <w:lang w:val="en-US" w:eastAsia="zh-CN"/>
              </w:rPr>
              <w:t xml:space="preserve"> [RAN1]</w:t>
            </w:r>
          </w:p>
          <w:p w14:paraId="0B581550" w14:textId="77777777" w:rsidR="00AD4015" w:rsidRPr="00AD4015" w:rsidRDefault="00AD4015" w:rsidP="00AD4015">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Enhancements are targeted for the following HD collisions cases (cases 3 and 4):</w:t>
            </w:r>
          </w:p>
          <w:p w14:paraId="4D36477F" w14:textId="77777777" w:rsidR="00AD4015" w:rsidRPr="00AD4015" w:rsidRDefault="00AD4015" w:rsidP="00AD4015">
            <w:pPr>
              <w:widowControl w:val="0"/>
              <w:numPr>
                <w:ilvl w:val="2"/>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Semi-statically configured DL reception collides with semi-statically configured UL </w:t>
            </w:r>
            <w:proofErr w:type="gramStart"/>
            <w:r w:rsidRPr="00AD4015">
              <w:rPr>
                <w:sz w:val="16"/>
                <w:szCs w:val="16"/>
                <w:lang w:val="en-US" w:eastAsia="zh-CN"/>
              </w:rPr>
              <w:t>transmission</w:t>
            </w:r>
            <w:proofErr w:type="gramEnd"/>
            <w:r w:rsidRPr="00AD4015">
              <w:rPr>
                <w:sz w:val="16"/>
                <w:szCs w:val="16"/>
                <w:lang w:val="en-US" w:eastAsia="zh-CN"/>
              </w:rPr>
              <w:t xml:space="preserve"> </w:t>
            </w:r>
          </w:p>
          <w:p w14:paraId="3661BE23" w14:textId="77777777" w:rsidR="00AD4015" w:rsidRPr="00AD4015" w:rsidRDefault="00AD4015" w:rsidP="00AD4015">
            <w:pPr>
              <w:widowControl w:val="0"/>
              <w:numPr>
                <w:ilvl w:val="2"/>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Dynamically scheduled DL reception collides with dynamic scheduled UL </w:t>
            </w:r>
            <w:proofErr w:type="gramStart"/>
            <w:r w:rsidRPr="00AD4015">
              <w:rPr>
                <w:sz w:val="16"/>
                <w:szCs w:val="16"/>
                <w:lang w:val="en-US" w:eastAsia="zh-CN"/>
              </w:rPr>
              <w:t>transmission</w:t>
            </w:r>
            <w:proofErr w:type="gramEnd"/>
          </w:p>
          <w:p w14:paraId="5EC806E0" w14:textId="77777777" w:rsidR="00AD4015" w:rsidRPr="00AD4015" w:rsidRDefault="00AD4015" w:rsidP="00AD4015">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 enhancements for other HD collision cases are not targeted. Enhancements for HD collision cases 3 and 4 that may improve other HD collision cases are not precluded.</w:t>
            </w:r>
          </w:p>
          <w:p w14:paraId="3ABCA820" w14:textId="77777777" w:rsidR="00AD4015" w:rsidRPr="00AD4015" w:rsidRDefault="00AD4015" w:rsidP="00AD4015">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 potential work in RAN2, if any, starts after RAN1 has decided on the solution.</w:t>
            </w:r>
          </w:p>
          <w:p w14:paraId="728AAAEA" w14:textId="77777777" w:rsidR="00AD4015" w:rsidRPr="00AD4015" w:rsidRDefault="00AD4015" w:rsidP="00AD4015">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Notes for this objective:</w:t>
            </w:r>
          </w:p>
          <w:p w14:paraId="22ED4887" w14:textId="3616B3C0" w:rsidR="005C1F2E" w:rsidRPr="00AD4015" w:rsidRDefault="00AD4015" w:rsidP="00AD4015">
            <w:pPr>
              <w:widowControl w:val="0"/>
              <w:numPr>
                <w:ilvl w:val="1"/>
                <w:numId w:val="27"/>
              </w:numPr>
              <w:overflowPunct/>
              <w:autoSpaceDE/>
              <w:autoSpaceDN/>
              <w:adjustRightInd/>
              <w:spacing w:after="0" w:line="276" w:lineRule="auto"/>
              <w:contextualSpacing/>
              <w:jc w:val="both"/>
              <w:textAlignment w:val="auto"/>
              <w:rPr>
                <w:lang w:val="en-US" w:eastAsia="zh-CN"/>
              </w:rPr>
            </w:pPr>
            <w:r w:rsidRPr="00AD4015">
              <w:rPr>
                <w:sz w:val="16"/>
                <w:szCs w:val="16"/>
                <w:lang w:val="en-US" w:eastAsia="zh-CN"/>
              </w:rPr>
              <w:t xml:space="preserve">GNSS (Global Navigation Satellite Systems) capabilities and simultaneous GNSS and NR-NTN operation is supported in </w:t>
            </w:r>
            <w:proofErr w:type="spellStart"/>
            <w:r w:rsidRPr="00AD4015">
              <w:rPr>
                <w:sz w:val="16"/>
                <w:szCs w:val="16"/>
                <w:lang w:val="en-US" w:eastAsia="zh-CN"/>
              </w:rPr>
              <w:t>RedCap</w:t>
            </w:r>
            <w:proofErr w:type="spellEnd"/>
            <w:r w:rsidRPr="00AD4015">
              <w:rPr>
                <w:sz w:val="16"/>
                <w:szCs w:val="16"/>
                <w:lang w:val="en-US" w:eastAsia="zh-CN"/>
              </w:rPr>
              <w:t>/</w:t>
            </w:r>
            <w:proofErr w:type="spellStart"/>
            <w:r w:rsidRPr="00AD4015">
              <w:rPr>
                <w:sz w:val="16"/>
                <w:szCs w:val="16"/>
                <w:lang w:val="en-US" w:eastAsia="zh-CN"/>
              </w:rPr>
              <w:t>eRedCap</w:t>
            </w:r>
            <w:proofErr w:type="spellEnd"/>
            <w:r w:rsidRPr="00AD4015">
              <w:rPr>
                <w:sz w:val="16"/>
                <w:szCs w:val="16"/>
                <w:lang w:val="en-US" w:eastAsia="zh-CN"/>
              </w:rPr>
              <w:t xml:space="preserve"> UE.</w:t>
            </w:r>
          </w:p>
        </w:tc>
      </w:tr>
    </w:tbl>
    <w:p w14:paraId="251E8E45" w14:textId="17F4F088"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601F14">
        <w:rPr>
          <w:rFonts w:ascii="Times New Roman" w:hAnsi="Times New Roman"/>
        </w:rPr>
        <w:t>a follow-up</w:t>
      </w:r>
      <w:r>
        <w:rPr>
          <w:rFonts w:ascii="Times New Roman" w:hAnsi="Times New Roman"/>
        </w:rPr>
        <w:t xml:space="preserve"> </w:t>
      </w:r>
      <w:r w:rsidR="004F270A">
        <w:rPr>
          <w:rFonts w:ascii="Times New Roman" w:hAnsi="Times New Roman"/>
        </w:rPr>
        <w:t>on this Rel-19 objective according with the guidance from RAN Plenary</w:t>
      </w:r>
      <w:r w:rsidR="005124B9">
        <w:rPr>
          <w:rFonts w:ascii="Times New Roman" w:hAnsi="Times New Roman"/>
        </w:rPr>
        <w:t>.</w:t>
      </w:r>
      <w:r w:rsidR="000845DC">
        <w:rPr>
          <w:rFonts w:ascii="Times New Roman" w:hAnsi="Times New Roman"/>
        </w:rPr>
        <w:t xml:space="preserve"> </w:t>
      </w:r>
    </w:p>
    <w:p w14:paraId="192CB251" w14:textId="7B7F4AE6" w:rsidR="00574B33" w:rsidRDefault="00574B33" w:rsidP="00574B33">
      <w:pPr>
        <w:pStyle w:val="Heading1"/>
      </w:pPr>
      <w:r>
        <w:t>2</w:t>
      </w:r>
      <w:r>
        <w:tab/>
      </w:r>
      <w:r w:rsidR="00151C69">
        <w:t>C</w:t>
      </w:r>
      <w:r w:rsidR="00952937">
        <w:t xml:space="preserve">ollision cases </w:t>
      </w:r>
      <w:r w:rsidR="004F1FCD">
        <w:t xml:space="preserve">3 </w:t>
      </w:r>
      <w:r w:rsidR="00151C69">
        <w:t>&amp;</w:t>
      </w:r>
      <w:r w:rsidR="004F1FCD">
        <w:t xml:space="preserve"> 4 </w:t>
      </w:r>
      <w:r w:rsidR="00151C69">
        <w:t>for HD-FDD (e)</w:t>
      </w:r>
      <w:proofErr w:type="spellStart"/>
      <w:r w:rsidR="00151C69">
        <w:t>RedCap</w:t>
      </w:r>
      <w:proofErr w:type="spellEnd"/>
      <w:r w:rsidR="00151C69">
        <w:t xml:space="preserve"> </w:t>
      </w:r>
      <w:r w:rsidR="00952937">
        <w:t>in NTN</w:t>
      </w:r>
    </w:p>
    <w:p w14:paraId="5A3F36D4" w14:textId="2C866EE3" w:rsidR="004F1FCD" w:rsidRDefault="004F1FCD" w:rsidP="004F1FCD">
      <w:pPr>
        <w:spacing w:before="120"/>
        <w:jc w:val="both"/>
      </w:pPr>
      <w:r>
        <w:t>During RAN1# 117, the following conclusions were reached</w:t>
      </w:r>
      <w:r w:rsidR="00FE3F84">
        <w:t xml:space="preserve"> [2]</w:t>
      </w:r>
      <w: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146373" w14:paraId="400DD228" w14:textId="77777777" w:rsidTr="00146373">
        <w:tc>
          <w:tcPr>
            <w:tcW w:w="9629" w:type="dxa"/>
          </w:tcPr>
          <w:p w14:paraId="44744A0D" w14:textId="77777777" w:rsidR="00146373" w:rsidRPr="0089253A" w:rsidRDefault="00146373" w:rsidP="00146373">
            <w:pPr>
              <w:spacing w:after="0"/>
              <w:jc w:val="both"/>
              <w:rPr>
                <w:rFonts w:ascii="Times" w:eastAsia="Batang" w:hAnsi="Times"/>
                <w:b/>
                <w:sz w:val="16"/>
                <w:szCs w:val="14"/>
                <w:lang w:val="en-GB"/>
              </w:rPr>
            </w:pPr>
            <w:r w:rsidRPr="0089253A">
              <w:rPr>
                <w:rFonts w:ascii="Times" w:eastAsia="Batang" w:hAnsi="Times"/>
                <w:b/>
                <w:sz w:val="16"/>
                <w:szCs w:val="14"/>
                <w:lang w:val="en-GB"/>
              </w:rPr>
              <w:t>Conclusion</w:t>
            </w:r>
          </w:p>
          <w:p w14:paraId="3C49BF45" w14:textId="77777777" w:rsidR="00146373" w:rsidRPr="0089253A" w:rsidRDefault="00146373" w:rsidP="00146373">
            <w:pPr>
              <w:spacing w:after="0"/>
              <w:jc w:val="both"/>
              <w:rPr>
                <w:rFonts w:ascii="Times" w:eastAsia="SimSun" w:hAnsi="Times"/>
                <w:noProof/>
                <w:sz w:val="16"/>
                <w:szCs w:val="14"/>
                <w:lang w:val="en-GB" w:eastAsia="zh-CN"/>
              </w:rPr>
            </w:pPr>
            <w:r w:rsidRPr="0089253A">
              <w:rPr>
                <w:rFonts w:ascii="Times" w:eastAsia="SimSun" w:hAnsi="Times"/>
                <w:noProof/>
                <w:sz w:val="16"/>
                <w:szCs w:val="14"/>
                <w:lang w:val="en-GB" w:eastAsia="zh-CN"/>
              </w:rPr>
              <w:t>F</w:t>
            </w:r>
            <w:r w:rsidRPr="0089253A">
              <w:rPr>
                <w:rFonts w:ascii="Times" w:eastAsia="SimSun" w:hAnsi="Times" w:hint="eastAsia"/>
                <w:noProof/>
                <w:sz w:val="16"/>
                <w:szCs w:val="14"/>
                <w:lang w:val="en-GB" w:eastAsia="zh-CN"/>
              </w:rPr>
              <w:t>or Rel-19</w:t>
            </w:r>
            <w:r w:rsidRPr="0089253A">
              <w:rPr>
                <w:rFonts w:ascii="Times" w:eastAsia="SimSun" w:hAnsi="Times"/>
                <w:noProof/>
                <w:sz w:val="16"/>
                <w:szCs w:val="14"/>
                <w:lang w:val="en-GB" w:eastAsia="zh-CN"/>
              </w:rPr>
              <w:t xml:space="preserve"> HD-FDD RedCap/eRedCap UE in </w:t>
            </w:r>
            <w:r w:rsidRPr="0089253A">
              <w:rPr>
                <w:rFonts w:ascii="Times" w:eastAsia="SimSun" w:hAnsi="Times" w:hint="eastAsia"/>
                <w:noProof/>
                <w:sz w:val="16"/>
                <w:szCs w:val="14"/>
                <w:lang w:val="en-GB" w:eastAsia="zh-CN"/>
              </w:rPr>
              <w:t>N</w:t>
            </w:r>
            <w:r w:rsidRPr="0089253A">
              <w:rPr>
                <w:rFonts w:ascii="Times" w:eastAsia="SimSun" w:hAnsi="Times"/>
                <w:noProof/>
                <w:sz w:val="16"/>
                <w:szCs w:val="14"/>
                <w:lang w:val="en-GB" w:eastAsia="zh-CN"/>
              </w:rPr>
              <w:t xml:space="preserve">TN, the issues caused by </w:t>
            </w:r>
            <w:r w:rsidRPr="0089253A">
              <w:rPr>
                <w:rFonts w:ascii="Times" w:eastAsia="SimSun" w:hAnsi="Times" w:hint="eastAsia"/>
                <w:noProof/>
                <w:sz w:val="16"/>
                <w:szCs w:val="14"/>
                <w:lang w:val="en-GB" w:eastAsia="zh-CN"/>
              </w:rPr>
              <w:t xml:space="preserve">TA mismatch between </w:t>
            </w:r>
            <w:r w:rsidRPr="0089253A">
              <w:rPr>
                <w:rFonts w:ascii="Times" w:eastAsia="SimSun" w:hAnsi="Times"/>
                <w:noProof/>
                <w:sz w:val="16"/>
                <w:szCs w:val="14"/>
                <w:lang w:val="en-GB" w:eastAsia="zh-CN"/>
              </w:rPr>
              <w:t>actual</w:t>
            </w:r>
            <w:r w:rsidRPr="0089253A">
              <w:rPr>
                <w:rFonts w:ascii="Times" w:eastAsia="SimSun" w:hAnsi="Times" w:hint="eastAsia"/>
                <w:noProof/>
                <w:sz w:val="16"/>
                <w:szCs w:val="14"/>
                <w:lang w:val="en-GB" w:eastAsia="zh-CN"/>
              </w:rPr>
              <w:t xml:space="preserve"> TA used by the UE and assumed TA for the UE at the gNB</w:t>
            </w:r>
            <w:r w:rsidRPr="0089253A">
              <w:rPr>
                <w:rFonts w:ascii="Times" w:eastAsia="SimSun" w:hAnsi="Times"/>
                <w:noProof/>
                <w:sz w:val="16"/>
                <w:szCs w:val="14"/>
                <w:lang w:val="en-GB" w:eastAsia="zh-CN"/>
              </w:rPr>
              <w:t xml:space="preserve"> should be mitigated for collision cases 3 and 4.</w:t>
            </w:r>
          </w:p>
          <w:p w14:paraId="743B9F24" w14:textId="77777777" w:rsidR="00146373" w:rsidRPr="0089253A" w:rsidRDefault="00146373" w:rsidP="00146373">
            <w:pPr>
              <w:numPr>
                <w:ilvl w:val="0"/>
                <w:numId w:val="37"/>
              </w:numPr>
              <w:overflowPunct/>
              <w:autoSpaceDE/>
              <w:autoSpaceDN/>
              <w:adjustRightInd/>
              <w:spacing w:after="0"/>
              <w:jc w:val="both"/>
              <w:textAlignment w:val="auto"/>
              <w:rPr>
                <w:rFonts w:ascii="Times" w:eastAsia="SimSun" w:hAnsi="Times"/>
                <w:noProof/>
                <w:sz w:val="16"/>
                <w:szCs w:val="14"/>
                <w:lang w:val="en-GB" w:eastAsia="zh-CN"/>
              </w:rPr>
            </w:pPr>
            <w:r w:rsidRPr="0089253A">
              <w:rPr>
                <w:rFonts w:ascii="Times" w:eastAsia="SimSun" w:hAnsi="Times" w:hint="eastAsia"/>
                <w:noProof/>
                <w:sz w:val="16"/>
                <w:szCs w:val="14"/>
                <w:lang w:val="en-GB" w:eastAsia="zh-CN"/>
              </w:rPr>
              <w:t>N</w:t>
            </w:r>
            <w:r w:rsidRPr="0089253A">
              <w:rPr>
                <w:rFonts w:ascii="Times" w:eastAsia="SimSun" w:hAnsi="Times"/>
                <w:noProof/>
                <w:sz w:val="16"/>
                <w:szCs w:val="14"/>
                <w:lang w:val="en-GB" w:eastAsia="zh-CN"/>
              </w:rPr>
              <w:t>ote: further discussion on other cases is not precluded</w:t>
            </w:r>
          </w:p>
          <w:p w14:paraId="2E55298E" w14:textId="77777777" w:rsidR="00146373" w:rsidRPr="0089253A" w:rsidRDefault="00146373" w:rsidP="00146373">
            <w:pPr>
              <w:spacing w:after="0"/>
              <w:jc w:val="both"/>
              <w:rPr>
                <w:rFonts w:ascii="Times" w:eastAsia="Batang" w:hAnsi="Times"/>
                <w:b/>
                <w:sz w:val="16"/>
                <w:szCs w:val="14"/>
                <w:lang w:val="en-GB"/>
              </w:rPr>
            </w:pPr>
            <w:r w:rsidRPr="0089253A">
              <w:rPr>
                <w:rFonts w:ascii="Times" w:eastAsia="Batang" w:hAnsi="Times"/>
                <w:b/>
                <w:sz w:val="16"/>
                <w:szCs w:val="14"/>
                <w:lang w:val="en-GB"/>
              </w:rPr>
              <w:t>Conclusion</w:t>
            </w:r>
          </w:p>
          <w:p w14:paraId="37472972" w14:textId="384E53EA" w:rsidR="00146373" w:rsidRPr="00146373" w:rsidRDefault="00146373" w:rsidP="00146373">
            <w:pPr>
              <w:spacing w:after="0"/>
              <w:jc w:val="both"/>
              <w:rPr>
                <w:rFonts w:ascii="Times" w:eastAsia="SimSun" w:hAnsi="Times"/>
                <w:sz w:val="16"/>
                <w:szCs w:val="18"/>
                <w:lang w:val="en-GB" w:eastAsia="zh-CN"/>
              </w:rPr>
            </w:pPr>
            <w:r w:rsidRPr="0089253A">
              <w:rPr>
                <w:rFonts w:ascii="Times" w:eastAsia="Batang" w:hAnsi="Times" w:hint="eastAsia"/>
                <w:sz w:val="16"/>
                <w:szCs w:val="18"/>
                <w:lang w:val="en-GB" w:eastAsia="zh-CN"/>
              </w:rPr>
              <w:t xml:space="preserve">For </w:t>
            </w:r>
            <w:r w:rsidRPr="0089253A">
              <w:rPr>
                <w:rFonts w:ascii="Times" w:eastAsia="Batang" w:hAnsi="Times" w:hint="eastAsia"/>
                <w:color w:val="000000"/>
                <w:sz w:val="16"/>
                <w:szCs w:val="18"/>
                <w:lang w:val="en-GB" w:eastAsia="zh-CN"/>
              </w:rPr>
              <w:t>collision</w:t>
            </w:r>
            <w:r w:rsidRPr="0089253A">
              <w:rPr>
                <w:rFonts w:ascii="Times" w:eastAsia="Batang" w:hAnsi="Times" w:hint="eastAsia"/>
                <w:sz w:val="16"/>
                <w:szCs w:val="18"/>
                <w:lang w:val="en-GB" w:eastAsia="zh-CN"/>
              </w:rPr>
              <w:t xml:space="preserve"> cases 1, 2, 5 and 6, </w:t>
            </w:r>
            <w:r w:rsidRPr="0089253A">
              <w:rPr>
                <w:rFonts w:ascii="Times" w:eastAsia="SimSun" w:hAnsi="Times" w:hint="eastAsia"/>
                <w:sz w:val="16"/>
                <w:szCs w:val="18"/>
                <w:lang w:val="en-GB" w:eastAsia="zh-CN"/>
              </w:rPr>
              <w:t xml:space="preserve">the existing priority rules </w:t>
            </w:r>
            <w:r w:rsidRPr="0089253A">
              <w:rPr>
                <w:rFonts w:ascii="Times" w:eastAsia="SimSun" w:hAnsi="Times"/>
                <w:sz w:val="16"/>
                <w:szCs w:val="18"/>
                <w:lang w:val="en-GB" w:eastAsia="zh-CN"/>
              </w:rPr>
              <w:t>can be</w:t>
            </w:r>
            <w:r w:rsidRPr="0089253A">
              <w:rPr>
                <w:rFonts w:ascii="Times" w:eastAsia="SimSun" w:hAnsi="Times" w:hint="eastAsia"/>
                <w:sz w:val="16"/>
                <w:szCs w:val="18"/>
                <w:lang w:val="en-GB" w:eastAsia="zh-CN"/>
              </w:rPr>
              <w:t xml:space="preserve"> reused </w:t>
            </w:r>
            <w:r w:rsidRPr="0089253A">
              <w:rPr>
                <w:rFonts w:ascii="Times" w:eastAsia="SimSun" w:hAnsi="Times"/>
                <w:bCs/>
                <w:sz w:val="16"/>
                <w:szCs w:val="18"/>
                <w:lang w:val="en-GB" w:eastAsia="zh-CN"/>
              </w:rPr>
              <w:t>for a HD-FDD (e)</w:t>
            </w:r>
            <w:proofErr w:type="spellStart"/>
            <w:r w:rsidRPr="0089253A">
              <w:rPr>
                <w:rFonts w:ascii="Times" w:eastAsia="SimSun" w:hAnsi="Times"/>
                <w:bCs/>
                <w:sz w:val="16"/>
                <w:szCs w:val="18"/>
                <w:lang w:val="en-GB" w:eastAsia="zh-CN"/>
              </w:rPr>
              <w:t>RedCap</w:t>
            </w:r>
            <w:proofErr w:type="spellEnd"/>
            <w:r w:rsidRPr="0089253A">
              <w:rPr>
                <w:rFonts w:ascii="Times" w:eastAsia="SimSun" w:hAnsi="Times"/>
                <w:bCs/>
                <w:sz w:val="16"/>
                <w:szCs w:val="18"/>
                <w:lang w:val="en-GB" w:eastAsia="zh-CN"/>
              </w:rPr>
              <w:t xml:space="preserve"> UE</w:t>
            </w:r>
            <w:r w:rsidRPr="0089253A">
              <w:rPr>
                <w:rFonts w:ascii="Times" w:eastAsia="SimSun" w:hAnsi="Times" w:hint="eastAsia"/>
                <w:bCs/>
                <w:sz w:val="16"/>
                <w:szCs w:val="18"/>
                <w:lang w:val="en-GB" w:eastAsia="zh-CN"/>
              </w:rPr>
              <w:t xml:space="preserve"> in NTN</w:t>
            </w:r>
            <w:r w:rsidRPr="0089253A">
              <w:rPr>
                <w:rFonts w:ascii="Times" w:eastAsia="SimSun" w:hAnsi="Times" w:hint="eastAsia"/>
                <w:sz w:val="16"/>
                <w:szCs w:val="18"/>
                <w:lang w:val="en-GB" w:eastAsia="zh-CN"/>
              </w:rPr>
              <w:t>.</w:t>
            </w:r>
          </w:p>
        </w:tc>
      </w:tr>
    </w:tbl>
    <w:p w14:paraId="713FF8EB" w14:textId="77777777" w:rsidR="00146373" w:rsidRDefault="00146373" w:rsidP="00146373">
      <w:pPr>
        <w:pStyle w:val="Observation"/>
        <w:overflowPunct/>
        <w:autoSpaceDE/>
        <w:autoSpaceDN/>
        <w:adjustRightInd/>
        <w:spacing w:before="240" w:line="259" w:lineRule="auto"/>
        <w:ind w:left="1701" w:hanging="1701"/>
        <w:textAlignment w:val="auto"/>
      </w:pPr>
      <w:bookmarkStart w:id="0" w:name="_Toc168944544"/>
      <w:bookmarkStart w:id="1" w:name="_Toc170132868"/>
      <w:r w:rsidRPr="00DA5A81">
        <w:t xml:space="preserve">For Rel-19 HD-FDD </w:t>
      </w:r>
      <w:r>
        <w:t>(e)</w:t>
      </w:r>
      <w:proofErr w:type="spellStart"/>
      <w:r w:rsidRPr="00DA5A81">
        <w:t>RedCap</w:t>
      </w:r>
      <w:proofErr w:type="spellEnd"/>
      <w:r w:rsidRPr="00DA5A81">
        <w:t xml:space="preserve"> in NTN,</w:t>
      </w:r>
      <w:r>
        <w:t xml:space="preserve"> f</w:t>
      </w:r>
      <w:r w:rsidRPr="00D77610">
        <w:t>rom among all the “collision cases” that exist in terrestrial networks, only two of them (i.e., case 3 &amp; 4) are associated with “error cases,” whereas all other cases have “prioritization rules” well defined</w:t>
      </w:r>
      <w:r>
        <w:t>.</w:t>
      </w:r>
      <w:bookmarkEnd w:id="0"/>
      <w:bookmarkEnd w:id="1"/>
    </w:p>
    <w:p w14:paraId="4B967C89" w14:textId="44BF75EA" w:rsidR="00146373" w:rsidRDefault="00146373" w:rsidP="00146373">
      <w:pPr>
        <w:pStyle w:val="Observation"/>
        <w:overflowPunct/>
        <w:autoSpaceDE/>
        <w:autoSpaceDN/>
        <w:adjustRightInd/>
        <w:spacing w:before="120" w:line="259" w:lineRule="auto"/>
        <w:ind w:left="1701" w:hanging="1701"/>
        <w:textAlignment w:val="auto"/>
      </w:pPr>
      <w:bookmarkStart w:id="2" w:name="_Toc170132869"/>
      <w:r>
        <w:t>RAN1 concluded that f</w:t>
      </w:r>
      <w:r w:rsidRPr="00D77610">
        <w:t xml:space="preserve">or Rel-19 HD-FDD </w:t>
      </w:r>
      <w:proofErr w:type="spellStart"/>
      <w:r w:rsidRPr="00D77610">
        <w:t>RedCap</w:t>
      </w:r>
      <w:proofErr w:type="spellEnd"/>
      <w:r w:rsidRPr="00D77610">
        <w:t>/</w:t>
      </w:r>
      <w:proofErr w:type="spellStart"/>
      <w:r w:rsidRPr="00D77610">
        <w:t>eRedCap</w:t>
      </w:r>
      <w:proofErr w:type="spellEnd"/>
      <w:r w:rsidRPr="00D77610">
        <w:t xml:space="preserve"> UE in NTN, the issues caused by TA mismatch between actual TA used by the UE and assumed TA for the UE at the </w:t>
      </w:r>
      <w:proofErr w:type="spellStart"/>
      <w:r w:rsidRPr="00D77610">
        <w:t>gNB</w:t>
      </w:r>
      <w:proofErr w:type="spellEnd"/>
      <w:r w:rsidRPr="00D77610">
        <w:t xml:space="preserve"> should be mitigated for collision cases 3 and 4 (</w:t>
      </w:r>
      <w:r w:rsidR="00B66515">
        <w:t>E</w:t>
      </w:r>
      <w:r w:rsidRPr="00D77610">
        <w:t>xisting priority rules for other collision cases can be reused).</w:t>
      </w:r>
      <w:bookmarkEnd w:id="2"/>
    </w:p>
    <w:p w14:paraId="1E0CEF2B" w14:textId="54A5FD8F" w:rsidR="00146373" w:rsidRDefault="00146373" w:rsidP="004F1FCD">
      <w:pPr>
        <w:pStyle w:val="Observation"/>
        <w:overflowPunct/>
        <w:autoSpaceDE/>
        <w:autoSpaceDN/>
        <w:adjustRightInd/>
        <w:spacing w:before="120" w:line="259" w:lineRule="auto"/>
        <w:ind w:left="1701" w:hanging="1701"/>
        <w:textAlignment w:val="auto"/>
      </w:pPr>
      <w:bookmarkStart w:id="3" w:name="_Toc168944546"/>
      <w:bookmarkStart w:id="4" w:name="_Toc170132870"/>
      <w:r w:rsidRPr="00D77610">
        <w:t>The</w:t>
      </w:r>
      <w:r w:rsidR="00B66515">
        <w:t xml:space="preserve">re is a </w:t>
      </w:r>
      <w:r w:rsidR="00B66515" w:rsidRPr="00B66515">
        <w:rPr>
          <w:u w:val="single"/>
        </w:rPr>
        <w:t>Note</w:t>
      </w:r>
      <w:r w:rsidR="00B66515" w:rsidRPr="00B66515">
        <w:t xml:space="preserve"> </w:t>
      </w:r>
      <w:r w:rsidR="00B66515">
        <w:rPr>
          <w:u w:val="single"/>
        </w:rPr>
        <w:t>u</w:t>
      </w:r>
      <w:r w:rsidRPr="006835E3">
        <w:rPr>
          <w:u w:val="single"/>
        </w:rPr>
        <w:t>nder</w:t>
      </w:r>
      <w:r w:rsidRPr="00D77610">
        <w:t xml:space="preserve"> the </w:t>
      </w:r>
      <w:r w:rsidR="00B66515">
        <w:t>conclusion</w:t>
      </w:r>
      <w:r w:rsidRPr="00D77610">
        <w:t xml:space="preserve"> </w:t>
      </w:r>
      <w:r w:rsidR="00B66515">
        <w:t xml:space="preserve">reached </w:t>
      </w:r>
      <w:r w:rsidRPr="00727B67">
        <w:t xml:space="preserve">for </w:t>
      </w:r>
      <w:r w:rsidRPr="006835E3">
        <w:rPr>
          <w:u w:val="single"/>
        </w:rPr>
        <w:t xml:space="preserve">collision cases 3 </w:t>
      </w:r>
      <w:r>
        <w:rPr>
          <w:u w:val="single"/>
        </w:rPr>
        <w:t>&amp;</w:t>
      </w:r>
      <w:r w:rsidRPr="006835E3">
        <w:rPr>
          <w:u w:val="single"/>
        </w:rPr>
        <w:t xml:space="preserve"> 4</w:t>
      </w:r>
      <w:r w:rsidRPr="00D77610">
        <w:t xml:space="preserve">, </w:t>
      </w:r>
      <w:r w:rsidR="00B66515">
        <w:t xml:space="preserve">which </w:t>
      </w:r>
      <w:r w:rsidRPr="00D77610">
        <w:t xml:space="preserve">means that if </w:t>
      </w:r>
      <w:r>
        <w:t>RAN1</w:t>
      </w:r>
      <w:r w:rsidRPr="00D77610">
        <w:t xml:space="preserve"> end</w:t>
      </w:r>
      <w:r w:rsidR="00B66515">
        <w:t>s up</w:t>
      </w:r>
      <w:r w:rsidRPr="00D77610">
        <w:t xml:space="preserve"> with an enhancement for c</w:t>
      </w:r>
      <w:r>
        <w:t>ollision c</w:t>
      </w:r>
      <w:r w:rsidRPr="00D77610">
        <w:t xml:space="preserve">ases 3 </w:t>
      </w:r>
      <w:r>
        <w:t>&amp;</w:t>
      </w:r>
      <w:r w:rsidRPr="00D77610">
        <w:t xml:space="preserve"> 4 that somehow is </w:t>
      </w:r>
      <w:r w:rsidRPr="00D77610">
        <w:lastRenderedPageBreak/>
        <w:t xml:space="preserve">also beneficial for other cases, then we can further discuss to apply </w:t>
      </w:r>
      <w:r w:rsidR="003E3517">
        <w:t>such enhancement</w:t>
      </w:r>
      <w:r w:rsidRPr="00D77610">
        <w:t xml:space="preserve"> to other cases.</w:t>
      </w:r>
      <w:bookmarkEnd w:id="3"/>
      <w:bookmarkEnd w:id="4"/>
      <w:r>
        <w:t xml:space="preserve"> </w:t>
      </w:r>
    </w:p>
    <w:p w14:paraId="212D142F" w14:textId="0D9B51E2" w:rsidR="00146373" w:rsidRDefault="00146373" w:rsidP="004F1FCD">
      <w:pPr>
        <w:spacing w:before="120"/>
        <w:jc w:val="both"/>
      </w:pPr>
      <w:r>
        <w:t>In line with the previous RAN1 conclusion</w:t>
      </w:r>
      <w:r w:rsidR="000817A3">
        <w:t>s</w:t>
      </w:r>
      <w:r>
        <w:t>, RAN Plenary #104 update</w:t>
      </w:r>
      <w:r w:rsidR="000817A3">
        <w:t>d</w:t>
      </w:r>
      <w:r>
        <w:t xml:space="preserve"> the WID as follows in relation with the work to be </w:t>
      </w:r>
      <w:r w:rsidR="000817A3">
        <w:t>done</w:t>
      </w:r>
      <w:r>
        <w:t xml:space="preserve"> in RAN1</w:t>
      </w:r>
      <w:r w:rsidR="00FE3F84">
        <w:t xml:space="preserve"> [1]</w:t>
      </w:r>
      <w:r>
        <w:t>:</w:t>
      </w:r>
    </w:p>
    <w:tbl>
      <w:tblPr>
        <w:tblStyle w:val="TableGrid"/>
        <w:tblW w:w="0" w:type="auto"/>
        <w:tblLook w:val="04A0" w:firstRow="1" w:lastRow="0" w:firstColumn="1" w:lastColumn="0" w:noHBand="0" w:noVBand="1"/>
      </w:tblPr>
      <w:tblGrid>
        <w:gridCol w:w="9629"/>
      </w:tblGrid>
      <w:tr w:rsidR="00146373" w14:paraId="2CFA895A" w14:textId="77777777" w:rsidTr="00146373">
        <w:tc>
          <w:tcPr>
            <w:tcW w:w="9629" w:type="dxa"/>
          </w:tcPr>
          <w:p w14:paraId="1DE871D3" w14:textId="77777777" w:rsidR="00146373" w:rsidRPr="00AD4015" w:rsidRDefault="00146373" w:rsidP="00146373">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For HD-FDD </w:t>
            </w:r>
            <w:proofErr w:type="spellStart"/>
            <w:r w:rsidRPr="00AD4015">
              <w:rPr>
                <w:sz w:val="16"/>
                <w:szCs w:val="16"/>
                <w:lang w:val="en-US" w:eastAsia="zh-CN"/>
              </w:rPr>
              <w:t>RedCap</w:t>
            </w:r>
            <w:proofErr w:type="spellEnd"/>
            <w:r w:rsidRPr="00AD4015">
              <w:rPr>
                <w:sz w:val="16"/>
                <w:szCs w:val="16"/>
                <w:lang w:val="en-US" w:eastAsia="zh-CN"/>
              </w:rPr>
              <w:t xml:space="preserve"> UEs and </w:t>
            </w:r>
            <w:proofErr w:type="spellStart"/>
            <w:r w:rsidRPr="00AD4015">
              <w:rPr>
                <w:sz w:val="16"/>
                <w:szCs w:val="16"/>
                <w:lang w:val="en-US" w:eastAsia="zh-CN"/>
              </w:rPr>
              <w:t>eRedCap</w:t>
            </w:r>
            <w:proofErr w:type="spellEnd"/>
            <w:r w:rsidRPr="00AD4015">
              <w:rPr>
                <w:sz w:val="16"/>
                <w:szCs w:val="16"/>
                <w:lang w:val="en-US" w:eastAsia="zh-CN"/>
              </w:rPr>
              <w:t xml:space="preserve"> UEs, specify enhancements for mitigating issues caused by TA mismatch between actual TA used by the UE and assumed TA for the UE at the </w:t>
            </w:r>
            <w:proofErr w:type="spellStart"/>
            <w:r w:rsidRPr="00AD4015">
              <w:rPr>
                <w:sz w:val="16"/>
                <w:szCs w:val="16"/>
                <w:lang w:val="en-US" w:eastAsia="zh-CN"/>
              </w:rPr>
              <w:t>gNB</w:t>
            </w:r>
            <w:proofErr w:type="spellEnd"/>
            <w:r w:rsidRPr="00AD4015">
              <w:rPr>
                <w:sz w:val="16"/>
                <w:szCs w:val="16"/>
                <w:lang w:val="en-US" w:eastAsia="zh-CN"/>
              </w:rPr>
              <w:t xml:space="preserve"> [RAN1]</w:t>
            </w:r>
          </w:p>
          <w:p w14:paraId="796371DB" w14:textId="77777777" w:rsidR="00146373" w:rsidRPr="00AD4015" w:rsidRDefault="00146373" w:rsidP="00146373">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bookmarkStart w:id="5" w:name="_Hlk169791276"/>
            <w:r w:rsidRPr="00AD4015">
              <w:rPr>
                <w:sz w:val="16"/>
                <w:szCs w:val="16"/>
                <w:lang w:val="en-US" w:eastAsia="zh-CN"/>
              </w:rPr>
              <w:t>Enhancements are targeted for the following HD collisions cases (cases 3 and 4):</w:t>
            </w:r>
            <w:bookmarkEnd w:id="5"/>
          </w:p>
          <w:p w14:paraId="7713E653" w14:textId="77777777" w:rsidR="00146373" w:rsidRPr="00AD4015" w:rsidRDefault="00146373" w:rsidP="00146373">
            <w:pPr>
              <w:widowControl w:val="0"/>
              <w:numPr>
                <w:ilvl w:val="2"/>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Semi-statically configured DL reception collides with semi-statically configured UL </w:t>
            </w:r>
            <w:proofErr w:type="gramStart"/>
            <w:r w:rsidRPr="00AD4015">
              <w:rPr>
                <w:sz w:val="16"/>
                <w:szCs w:val="16"/>
                <w:lang w:val="en-US" w:eastAsia="zh-CN"/>
              </w:rPr>
              <w:t>transmission</w:t>
            </w:r>
            <w:proofErr w:type="gramEnd"/>
            <w:r w:rsidRPr="00AD4015">
              <w:rPr>
                <w:sz w:val="16"/>
                <w:szCs w:val="16"/>
                <w:lang w:val="en-US" w:eastAsia="zh-CN"/>
              </w:rPr>
              <w:t xml:space="preserve"> </w:t>
            </w:r>
          </w:p>
          <w:p w14:paraId="51780373" w14:textId="77777777" w:rsidR="00146373" w:rsidRPr="00AD4015" w:rsidRDefault="00146373" w:rsidP="00146373">
            <w:pPr>
              <w:widowControl w:val="0"/>
              <w:numPr>
                <w:ilvl w:val="2"/>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Dynamically scheduled DL reception collides with dynamic scheduled UL </w:t>
            </w:r>
            <w:proofErr w:type="gramStart"/>
            <w:r w:rsidRPr="00AD4015">
              <w:rPr>
                <w:sz w:val="16"/>
                <w:szCs w:val="16"/>
                <w:lang w:val="en-US" w:eastAsia="zh-CN"/>
              </w:rPr>
              <w:t>transmission</w:t>
            </w:r>
            <w:proofErr w:type="gramEnd"/>
          </w:p>
          <w:p w14:paraId="3B89B53C" w14:textId="48A3C53C" w:rsidR="00146373" w:rsidRPr="00146373" w:rsidRDefault="00146373" w:rsidP="00146373">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 enhancements for other HD collision cases are not targeted. Enhancements for HD collision cases 3 and 4 that may improve other HD collision cases are not precluded.</w:t>
            </w:r>
          </w:p>
        </w:tc>
      </w:tr>
    </w:tbl>
    <w:p w14:paraId="401A4B28" w14:textId="496E444E" w:rsidR="00146373" w:rsidRDefault="0084411E" w:rsidP="0084411E">
      <w:pPr>
        <w:pStyle w:val="Observation"/>
        <w:overflowPunct/>
        <w:autoSpaceDE/>
        <w:autoSpaceDN/>
        <w:adjustRightInd/>
        <w:spacing w:before="120" w:line="259" w:lineRule="auto"/>
        <w:ind w:left="1701" w:hanging="1701"/>
        <w:textAlignment w:val="auto"/>
      </w:pPr>
      <w:bookmarkStart w:id="6" w:name="_Toc170132871"/>
      <w:bookmarkStart w:id="7" w:name="_Toc168944545"/>
      <w:r>
        <w:t>In line with RAN1 conclu</w:t>
      </w:r>
      <w:r w:rsidR="00146373">
        <w:t>sions, RAN Plenary #104 updated the WID as fol</w:t>
      </w:r>
      <w:r w:rsidR="00A91CEF">
        <w:t>lows</w:t>
      </w:r>
      <w:r w:rsidR="00146373">
        <w:t>:</w:t>
      </w:r>
      <w:bookmarkEnd w:id="6"/>
    </w:p>
    <w:p w14:paraId="5CC6A0EB" w14:textId="77777777" w:rsidR="00D60FFD" w:rsidRDefault="00A91CEF" w:rsidP="00D60FFD">
      <w:pPr>
        <w:pStyle w:val="Observation"/>
        <w:numPr>
          <w:ilvl w:val="0"/>
          <w:numId w:val="39"/>
        </w:numPr>
        <w:overflowPunct/>
        <w:autoSpaceDE/>
        <w:autoSpaceDN/>
        <w:adjustRightInd/>
        <w:spacing w:before="120" w:line="259" w:lineRule="auto"/>
        <w:textAlignment w:val="auto"/>
      </w:pPr>
      <w:bookmarkStart w:id="8" w:name="_Toc170128054"/>
      <w:bookmarkStart w:id="9" w:name="_Toc170132872"/>
      <w:r w:rsidRPr="00A91CEF">
        <w:t>Enhancements are targeted for the following HD collisions cases (cases 3 and 4):</w:t>
      </w:r>
      <w:bookmarkEnd w:id="8"/>
      <w:bookmarkEnd w:id="9"/>
    </w:p>
    <w:p w14:paraId="2780D62C" w14:textId="77777777" w:rsidR="00D60FFD" w:rsidRDefault="00A91CEF" w:rsidP="00D60FFD">
      <w:pPr>
        <w:pStyle w:val="Observation"/>
        <w:numPr>
          <w:ilvl w:val="1"/>
          <w:numId w:val="39"/>
        </w:numPr>
        <w:overflowPunct/>
        <w:autoSpaceDE/>
        <w:autoSpaceDN/>
        <w:adjustRightInd/>
        <w:spacing w:before="120" w:line="259" w:lineRule="auto"/>
        <w:textAlignment w:val="auto"/>
      </w:pPr>
      <w:bookmarkStart w:id="10" w:name="_Toc170132873"/>
      <w:r w:rsidRPr="00D60FFD">
        <w:t xml:space="preserve">Semi-statically configured DL reception collides with semi-statically configured UL </w:t>
      </w:r>
      <w:proofErr w:type="gramStart"/>
      <w:r w:rsidRPr="00D60FFD">
        <w:t>transmission</w:t>
      </w:r>
      <w:bookmarkEnd w:id="10"/>
      <w:proofErr w:type="gramEnd"/>
      <w:r w:rsidRPr="00D60FFD">
        <w:t xml:space="preserve"> </w:t>
      </w:r>
    </w:p>
    <w:p w14:paraId="765A6CF7" w14:textId="3D34A3E8" w:rsidR="00A91CEF" w:rsidRPr="00D60FFD" w:rsidRDefault="00A91CEF" w:rsidP="00D60FFD">
      <w:pPr>
        <w:pStyle w:val="Observation"/>
        <w:numPr>
          <w:ilvl w:val="1"/>
          <w:numId w:val="39"/>
        </w:numPr>
        <w:overflowPunct/>
        <w:autoSpaceDE/>
        <w:autoSpaceDN/>
        <w:adjustRightInd/>
        <w:spacing w:before="120" w:line="259" w:lineRule="auto"/>
        <w:textAlignment w:val="auto"/>
      </w:pPr>
      <w:bookmarkStart w:id="11" w:name="_Toc170132874"/>
      <w:r w:rsidRPr="00D60FFD">
        <w:t xml:space="preserve">Dynamically scheduled DL reception collides with dynamic scheduled UL </w:t>
      </w:r>
      <w:proofErr w:type="gramStart"/>
      <w:r w:rsidRPr="00D60FFD">
        <w:t>transmission</w:t>
      </w:r>
      <w:bookmarkEnd w:id="11"/>
      <w:proofErr w:type="gramEnd"/>
    </w:p>
    <w:p w14:paraId="400E73ED" w14:textId="28B319D4" w:rsidR="00146373" w:rsidRDefault="00A91CEF" w:rsidP="00A91CEF">
      <w:pPr>
        <w:pStyle w:val="Observation"/>
        <w:numPr>
          <w:ilvl w:val="0"/>
          <w:numId w:val="39"/>
        </w:numPr>
        <w:overflowPunct/>
        <w:autoSpaceDE/>
        <w:autoSpaceDN/>
        <w:adjustRightInd/>
        <w:spacing w:before="120" w:line="259" w:lineRule="auto"/>
        <w:textAlignment w:val="auto"/>
      </w:pPr>
      <w:bookmarkStart w:id="12" w:name="_Toc170128055"/>
      <w:bookmarkStart w:id="13" w:name="_Toc170132875"/>
      <w:r w:rsidRPr="00A91CEF">
        <w:t>Note: enhancements for other HD collision cases are not targeted. Enhancements for HD collision cases 3 and 4 that may improve other HD collision cases are not precluded.</w:t>
      </w:r>
      <w:bookmarkEnd w:id="12"/>
      <w:bookmarkEnd w:id="13"/>
    </w:p>
    <w:bookmarkEnd w:id="7"/>
    <w:p w14:paraId="524A61C0" w14:textId="0B373266" w:rsidR="004C2A34" w:rsidRDefault="004C2A34" w:rsidP="004F1FCD">
      <w:pPr>
        <w:pStyle w:val="BodyText"/>
      </w:pPr>
      <w:r>
        <w:rPr>
          <w:rFonts w:ascii="Times New Roman" w:hAnsi="Times New Roman"/>
        </w:rPr>
        <w:t xml:space="preserve">In the sections below we provide our views on </w:t>
      </w:r>
      <w:r w:rsidR="00D81DC7">
        <w:rPr>
          <w:rFonts w:ascii="Times New Roman" w:hAnsi="Times New Roman"/>
        </w:rPr>
        <w:t>the potential enhancements for collision cases 3 and 4.</w:t>
      </w:r>
    </w:p>
    <w:p w14:paraId="1D437AB4" w14:textId="07772BF8" w:rsidR="00172DCC" w:rsidRDefault="00172DCC" w:rsidP="00373561">
      <w:pPr>
        <w:pStyle w:val="Heading2"/>
      </w:pPr>
      <w:r>
        <w:t>2.1</w:t>
      </w:r>
      <w:r>
        <w:tab/>
        <w:t xml:space="preserve">Case 3: </w:t>
      </w:r>
      <w:r w:rsidRPr="00172DCC">
        <w:t>Semi-statically configured DL reception collides with semi-statically configured UL transmission.</w:t>
      </w:r>
    </w:p>
    <w:tbl>
      <w:tblPr>
        <w:tblStyle w:val="TableGrid"/>
        <w:tblW w:w="0" w:type="auto"/>
        <w:tblLook w:val="04A0" w:firstRow="1" w:lastRow="0" w:firstColumn="1" w:lastColumn="0" w:noHBand="0" w:noVBand="1"/>
      </w:tblPr>
      <w:tblGrid>
        <w:gridCol w:w="3681"/>
        <w:gridCol w:w="5948"/>
      </w:tblGrid>
      <w:tr w:rsidR="00172DCC" w14:paraId="2B25FA16" w14:textId="77777777" w:rsidTr="001C4158">
        <w:tc>
          <w:tcPr>
            <w:tcW w:w="3681" w:type="dxa"/>
          </w:tcPr>
          <w:p w14:paraId="43DFAB68" w14:textId="2D72E404" w:rsidR="00172DCC" w:rsidRPr="00E23904" w:rsidRDefault="001C4158" w:rsidP="009207EB">
            <w:pPr>
              <w:rPr>
                <w:b/>
                <w:bCs/>
                <w:sz w:val="16"/>
                <w:szCs w:val="16"/>
              </w:rPr>
            </w:pPr>
            <w:r>
              <w:rPr>
                <w:rFonts w:ascii="Ericsson Hilda" w:hAnsi="Ericsson Hilda" w:cs="Arial"/>
                <w:b/>
                <w:bCs/>
                <w:color w:val="000000" w:themeColor="text1"/>
                <w:kern w:val="24"/>
                <w:sz w:val="16"/>
                <w:szCs w:val="16"/>
                <w:lang w:val="en-US"/>
              </w:rPr>
              <w:t xml:space="preserve">Case 3 as described in </w:t>
            </w:r>
            <w:r w:rsidR="00172DCC" w:rsidRPr="00E23904">
              <w:rPr>
                <w:rFonts w:ascii="Ericsson Hilda" w:hAnsi="Ericsson Hilda" w:cs="Arial"/>
                <w:b/>
                <w:bCs/>
                <w:color w:val="000000" w:themeColor="text1"/>
                <w:kern w:val="24"/>
                <w:sz w:val="16"/>
                <w:szCs w:val="16"/>
                <w:lang w:val="en-US"/>
              </w:rPr>
              <w:t>TS 38.21</w:t>
            </w:r>
            <w:r w:rsidR="00172DCC">
              <w:rPr>
                <w:rFonts w:ascii="Ericsson Hilda" w:hAnsi="Ericsson Hilda" w:cs="Arial"/>
                <w:b/>
                <w:bCs/>
                <w:color w:val="000000" w:themeColor="text1"/>
                <w:kern w:val="24"/>
                <w:sz w:val="16"/>
                <w:szCs w:val="16"/>
                <w:lang w:val="en-US"/>
              </w:rPr>
              <w:t>3</w:t>
            </w:r>
            <w:r w:rsidR="00172DCC" w:rsidRPr="00E23904">
              <w:rPr>
                <w:rFonts w:ascii="Ericsson Hilda" w:hAnsi="Ericsson Hilda" w:cs="Arial"/>
                <w:b/>
                <w:bCs/>
                <w:color w:val="000000" w:themeColor="text1"/>
                <w:kern w:val="24"/>
                <w:sz w:val="16"/>
                <w:szCs w:val="16"/>
                <w:lang w:val="en-US"/>
              </w:rPr>
              <w:t xml:space="preserve"> clause </w:t>
            </w:r>
            <w:r w:rsidR="00172DCC">
              <w:rPr>
                <w:rFonts w:ascii="Ericsson Hilda" w:hAnsi="Ericsson Hilda" w:cs="Arial"/>
                <w:b/>
                <w:bCs/>
                <w:color w:val="000000" w:themeColor="text1"/>
                <w:kern w:val="24"/>
                <w:sz w:val="16"/>
                <w:szCs w:val="16"/>
                <w:lang w:val="en-US"/>
              </w:rPr>
              <w:t>17</w:t>
            </w:r>
            <w:r w:rsidR="00172DCC" w:rsidRPr="00E23904">
              <w:rPr>
                <w:rFonts w:ascii="Ericsson Hilda" w:hAnsi="Ericsson Hilda" w:cs="Arial"/>
                <w:b/>
                <w:bCs/>
                <w:color w:val="000000" w:themeColor="text1"/>
                <w:kern w:val="24"/>
                <w:sz w:val="16"/>
                <w:szCs w:val="16"/>
                <w:lang w:val="en-US"/>
              </w:rPr>
              <w:t>.2</w:t>
            </w:r>
            <w:r w:rsidR="00172DCC">
              <w:rPr>
                <w:rFonts w:ascii="Ericsson Hilda" w:hAnsi="Ericsson Hilda" w:cs="Arial"/>
                <w:b/>
                <w:bCs/>
                <w:color w:val="000000" w:themeColor="text1"/>
                <w:kern w:val="24"/>
                <w:sz w:val="16"/>
                <w:szCs w:val="16"/>
                <w:lang w:val="en-US"/>
              </w:rPr>
              <w:t xml:space="preserve"> [</w:t>
            </w:r>
            <w:r w:rsidR="00FE3F84">
              <w:rPr>
                <w:rFonts w:ascii="Ericsson Hilda" w:hAnsi="Ericsson Hilda" w:cs="Arial"/>
                <w:b/>
                <w:bCs/>
                <w:color w:val="000000" w:themeColor="text1"/>
                <w:kern w:val="24"/>
                <w:sz w:val="16"/>
                <w:szCs w:val="16"/>
                <w:lang w:val="en-US"/>
              </w:rPr>
              <w:t>3</w:t>
            </w:r>
            <w:r w:rsidR="00172DCC">
              <w:rPr>
                <w:rFonts w:ascii="Ericsson Hilda" w:hAnsi="Ericsson Hilda" w:cs="Arial"/>
                <w:b/>
                <w:bCs/>
                <w:color w:val="000000" w:themeColor="text1"/>
                <w:kern w:val="24"/>
                <w:sz w:val="16"/>
                <w:szCs w:val="16"/>
                <w:lang w:val="en-US"/>
              </w:rPr>
              <w:t>]:</w:t>
            </w:r>
          </w:p>
        </w:tc>
        <w:tc>
          <w:tcPr>
            <w:tcW w:w="5948" w:type="dxa"/>
            <w:tcBorders>
              <w:top w:val="nil"/>
              <w:right w:val="nil"/>
            </w:tcBorders>
          </w:tcPr>
          <w:p w14:paraId="76BF7CDC" w14:textId="77777777" w:rsidR="00172DCC" w:rsidRPr="00F27594" w:rsidRDefault="00172DCC" w:rsidP="009207EB">
            <w:pPr>
              <w:jc w:val="both"/>
              <w:rPr>
                <w:sz w:val="16"/>
                <w:szCs w:val="16"/>
              </w:rPr>
            </w:pPr>
          </w:p>
        </w:tc>
      </w:tr>
      <w:tr w:rsidR="00172DCC" w14:paraId="42C0DC85" w14:textId="77777777" w:rsidTr="009207EB">
        <w:tc>
          <w:tcPr>
            <w:tcW w:w="9629" w:type="dxa"/>
            <w:gridSpan w:val="2"/>
          </w:tcPr>
          <w:p w14:paraId="6AF7E2B3" w14:textId="77777777" w:rsidR="00172DCC" w:rsidRPr="00A40E39" w:rsidRDefault="00172DCC" w:rsidP="009207EB">
            <w:pPr>
              <w:overflowPunct/>
              <w:autoSpaceDE/>
              <w:autoSpaceDN/>
              <w:adjustRightInd/>
              <w:jc w:val="both"/>
              <w:textAlignment w:val="auto"/>
              <w:rPr>
                <w:lang w:val="x-none" w:eastAsia="en-US"/>
              </w:rPr>
            </w:pPr>
            <w:r w:rsidRPr="006B58EE">
              <w:rPr>
                <w:rFonts w:eastAsia="SimSun"/>
                <w:sz w:val="16"/>
                <w:szCs w:val="16"/>
                <w:lang w:val="en-GB" w:eastAsia="en-US"/>
              </w:rPr>
              <w:t xml:space="preserve">A HD-UE does not </w:t>
            </w:r>
            <w:r w:rsidRPr="006B58EE">
              <w:rPr>
                <w:rFonts w:eastAsia="SimSun"/>
                <w:sz w:val="16"/>
                <w:szCs w:val="16"/>
                <w:lang w:val="en-US" w:eastAsia="en-US"/>
              </w:rPr>
              <w:t xml:space="preserve">expect to receive both dedicated higher layer parameters configuring transmission in a set of symbols and dedicated higher layer parameters configuring reception in the set of symbols. </w:t>
            </w:r>
            <w:r w:rsidRPr="006B58EE">
              <w:rPr>
                <w:rFonts w:eastAsia="SimSun"/>
                <w:sz w:val="16"/>
                <w:szCs w:val="16"/>
                <w:lang w:val="en-GB" w:eastAsia="en-US"/>
              </w:rPr>
              <w:t xml:space="preserve">A HD-UE does not </w:t>
            </w:r>
            <w:r w:rsidRPr="006B58EE">
              <w:rPr>
                <w:rFonts w:eastAsia="SimSun"/>
                <w:sz w:val="16"/>
                <w:szCs w:val="16"/>
                <w:lang w:val="en-US" w:eastAsia="en-US"/>
              </w:rPr>
              <w:t>expect to receive both a Type-0/0A/</w:t>
            </w:r>
            <w:r w:rsidRPr="006B58EE">
              <w:rPr>
                <w:rFonts w:eastAsia="SimSun"/>
                <w:sz w:val="16"/>
                <w:szCs w:val="16"/>
                <w:lang w:val="en-US" w:eastAsia="zh-CN"/>
              </w:rPr>
              <w:t>0B/</w:t>
            </w:r>
            <w:r w:rsidRPr="006B58EE">
              <w:rPr>
                <w:rFonts w:eastAsia="SimSun"/>
                <w:sz w:val="16"/>
                <w:szCs w:val="16"/>
                <w:lang w:val="en-US" w:eastAsia="en-US"/>
              </w:rPr>
              <w:t>1/2-PDCCH CSS set configuration for PDCCH reception in a set of symbols and dedicated higher layer parameters configuring transmission in the set of symbols, except Type-2-PDCCH CSS set configuration for PDCCH reception in a set of symbols and 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w:t>
            </w:r>
          </w:p>
        </w:tc>
      </w:tr>
    </w:tbl>
    <w:p w14:paraId="7BD8BEF1" w14:textId="77777777" w:rsidR="00172DCC" w:rsidRDefault="00172DCC" w:rsidP="00172DCC">
      <w:pPr>
        <w:jc w:val="both"/>
      </w:pPr>
    </w:p>
    <w:tbl>
      <w:tblPr>
        <w:tblStyle w:val="TableGrid"/>
        <w:tblW w:w="0" w:type="auto"/>
        <w:tblLook w:val="04A0" w:firstRow="1" w:lastRow="0" w:firstColumn="1" w:lastColumn="0" w:noHBand="0" w:noVBand="1"/>
      </w:tblPr>
      <w:tblGrid>
        <w:gridCol w:w="9629"/>
      </w:tblGrid>
      <w:tr w:rsidR="00172DCC" w14:paraId="5CC17445" w14:textId="77777777" w:rsidTr="009207EB">
        <w:tc>
          <w:tcPr>
            <w:tcW w:w="9629" w:type="dxa"/>
          </w:tcPr>
          <w:p w14:paraId="45222195" w14:textId="77777777" w:rsidR="00172DCC" w:rsidRPr="006B58EE" w:rsidRDefault="00172DCC" w:rsidP="009207EB">
            <w:pPr>
              <w:jc w:val="both"/>
              <w:rPr>
                <w:sz w:val="16"/>
                <w:szCs w:val="16"/>
              </w:rPr>
            </w:pPr>
            <w:r w:rsidRPr="00E23904">
              <w:rPr>
                <w:b/>
                <w:bCs/>
                <w:sz w:val="16"/>
                <w:szCs w:val="16"/>
              </w:rPr>
              <w:t>Brief explanation of the legacy rule:</w:t>
            </w:r>
            <w:r>
              <w:rPr>
                <w:sz w:val="16"/>
                <w:szCs w:val="16"/>
              </w:rPr>
              <w:t xml:space="preserve"> </w:t>
            </w:r>
            <w:r w:rsidRPr="006B58EE">
              <w:rPr>
                <w:sz w:val="16"/>
                <w:szCs w:val="16"/>
              </w:rPr>
              <w:t>Error case, i.e., HD-FDD UE does not expect to be configured with overlapping occasions of</w:t>
            </w:r>
          </w:p>
          <w:p w14:paraId="496F18AF" w14:textId="77777777" w:rsidR="00172DCC" w:rsidRPr="006B58EE" w:rsidRDefault="00172DCC" w:rsidP="009207EB">
            <w:pPr>
              <w:jc w:val="both"/>
              <w:rPr>
                <w:sz w:val="16"/>
                <w:szCs w:val="16"/>
              </w:rPr>
            </w:pPr>
            <w:r w:rsidRPr="006B58EE">
              <w:rPr>
                <w:sz w:val="16"/>
                <w:szCs w:val="16"/>
              </w:rPr>
              <w:t>dedicated configured UL transmission and dedicated configured DL reception</w:t>
            </w:r>
          </w:p>
          <w:p w14:paraId="4612DD52" w14:textId="77777777" w:rsidR="00172DCC" w:rsidRDefault="00172DCC" w:rsidP="009207EB">
            <w:pPr>
              <w:jc w:val="both"/>
            </w:pPr>
            <w:r w:rsidRPr="006B58EE">
              <w:rPr>
                <w:rFonts w:eastAsia="SimSun"/>
                <w:sz w:val="16"/>
                <w:szCs w:val="16"/>
                <w:lang w:val="en-GB"/>
              </w:rPr>
              <w:t>dedicated configured UL transmission and PDCCH in Type-0/0A/1/2 CSS set</w:t>
            </w:r>
          </w:p>
        </w:tc>
      </w:tr>
    </w:tbl>
    <w:p w14:paraId="76BAC500" w14:textId="77777777" w:rsidR="00172DCC" w:rsidRDefault="00172DCC" w:rsidP="00172DCC"/>
    <w:p w14:paraId="07AE9415" w14:textId="163FEFD5" w:rsidR="00172DCC" w:rsidRDefault="001C4158" w:rsidP="00172DCC">
      <w:r>
        <w:t>For Case 3, we have the following observations and proposal:</w:t>
      </w:r>
    </w:p>
    <w:p w14:paraId="0985019A" w14:textId="77777777" w:rsidR="001C4158" w:rsidRDefault="001C4158" w:rsidP="001C4158">
      <w:pPr>
        <w:pStyle w:val="Observation"/>
        <w:ind w:left="1701" w:hanging="1701"/>
      </w:pPr>
      <w:bookmarkStart w:id="14" w:name="_Toc170132876"/>
      <w:r>
        <w:t>Case 3 “</w:t>
      </w:r>
      <w:r w:rsidRPr="009D0293">
        <w:t>Semi-statically configured DL reception collides with semi-statically configured UL transmission</w:t>
      </w:r>
      <w:r>
        <w:t>”, for a HD-FDD (e)</w:t>
      </w:r>
      <w:proofErr w:type="spellStart"/>
      <w:r>
        <w:t>RedCap</w:t>
      </w:r>
      <w:proofErr w:type="spellEnd"/>
      <w:r>
        <w:t xml:space="preserve"> UE in Terrestrial Networks is treated as an error case.</w:t>
      </w:r>
      <w:bookmarkEnd w:id="14"/>
      <w:r>
        <w:t xml:space="preserve"> </w:t>
      </w:r>
    </w:p>
    <w:p w14:paraId="4E9B1B6E" w14:textId="0CC5A40F" w:rsidR="001C4158" w:rsidRDefault="001C4158" w:rsidP="001C4158">
      <w:pPr>
        <w:pStyle w:val="Observation"/>
        <w:ind w:left="1701" w:hanging="1701"/>
      </w:pPr>
      <w:bookmarkStart w:id="15" w:name="_Toc170132877"/>
      <w:r>
        <w:t xml:space="preserve">In relation with the previous observation, </w:t>
      </w:r>
      <w:r w:rsidR="009932AE">
        <w:t>the technical specification</w:t>
      </w:r>
      <w:r>
        <w:t xml:space="preserve"> states that “</w:t>
      </w:r>
      <w:r w:rsidRPr="009D0293">
        <w:rPr>
          <w:i/>
          <w:iCs/>
        </w:rPr>
        <w:t xml:space="preserve">A HD-UE does not expect to receive both a Type-0/0A/0B/1/2-PDCCH CSS set configuration for PDCCH reception in a set of symbols and dedicated higher layer parameters configuring transmission in the set of symbols, except Type-2-PDCCH </w:t>
      </w:r>
      <w:r w:rsidRPr="009D0293">
        <w:rPr>
          <w:i/>
          <w:iCs/>
        </w:rPr>
        <w:lastRenderedPageBreak/>
        <w:t>CSS set configuration for PDCCH reception in a set of symbols and configured-grant based PUSCH transmission</w:t>
      </w:r>
      <w:r>
        <w:t>”.</w:t>
      </w:r>
      <w:bookmarkEnd w:id="15"/>
    </w:p>
    <w:p w14:paraId="2F78246D" w14:textId="4489AFCC" w:rsidR="001C4158" w:rsidRDefault="001C4158" w:rsidP="001C4158">
      <w:pPr>
        <w:pStyle w:val="Observation"/>
        <w:ind w:left="1701" w:hanging="1701"/>
      </w:pPr>
      <w:bookmarkStart w:id="16" w:name="_Toc170132878"/>
      <w:r>
        <w:t xml:space="preserve">In addition to what is mentioned in the previous observation, the </w:t>
      </w:r>
      <w:r w:rsidR="009932AE">
        <w:t>technical specification</w:t>
      </w:r>
      <w:r>
        <w:t xml:space="preserve"> states “</w:t>
      </w:r>
      <w:r w:rsidRPr="00267079">
        <w:t>The UE expects to be configured with a Type-2-PDCCH CSS set configuration for PDCCH reception such that there is at least one paging occasion that does not overlap with configured-grant based PUSCH transmission</w:t>
      </w:r>
      <w:r>
        <w:t>”.</w:t>
      </w:r>
      <w:bookmarkEnd w:id="16"/>
    </w:p>
    <w:p w14:paraId="7123F919" w14:textId="367E92E1" w:rsidR="009932AE" w:rsidRDefault="009932AE" w:rsidP="001C4158">
      <w:pPr>
        <w:pStyle w:val="Observation"/>
        <w:ind w:left="1701" w:hanging="1701"/>
      </w:pPr>
      <w:bookmarkStart w:id="17" w:name="_Toc170132879"/>
      <w:r>
        <w:t>Case 3 has</w:t>
      </w:r>
      <w:r w:rsidRPr="009932AE">
        <w:t xml:space="preserve"> been identified to be less suitable for NT</w:t>
      </w:r>
      <w:r w:rsidR="00217DBF">
        <w:t>N</w:t>
      </w:r>
      <w:r w:rsidRPr="009932AE">
        <w:t xml:space="preserve">. </w:t>
      </w:r>
      <w:r>
        <w:t>Hence</w:t>
      </w:r>
      <w:r w:rsidRPr="009932AE">
        <w:t xml:space="preserve">, RAN1 may </w:t>
      </w:r>
      <w:r w:rsidR="003B3AA1">
        <w:t>define</w:t>
      </w:r>
      <w:r w:rsidRPr="009932AE">
        <w:t xml:space="preserve"> a prioritization (e.g., DL is prioritized over UL) instead of having an error case</w:t>
      </w:r>
      <w:r w:rsidR="00217DBF">
        <w:t xml:space="preserve"> for HD-FDD (e)</w:t>
      </w:r>
      <w:proofErr w:type="spellStart"/>
      <w:r w:rsidR="00217DBF">
        <w:t>RedCap</w:t>
      </w:r>
      <w:proofErr w:type="spellEnd"/>
      <w:r w:rsidR="00217DBF">
        <w:t xml:space="preserve"> in NTN.</w:t>
      </w:r>
      <w:bookmarkEnd w:id="17"/>
    </w:p>
    <w:p w14:paraId="2F1A3ECB" w14:textId="586BC1AD" w:rsidR="001C4158" w:rsidRDefault="00C8665F" w:rsidP="001C4158">
      <w:pPr>
        <w:pStyle w:val="Observation"/>
        <w:ind w:left="1701" w:hanging="1701"/>
      </w:pPr>
      <w:bookmarkStart w:id="18" w:name="_Toc170132880"/>
      <w:r>
        <w:t>F</w:t>
      </w:r>
      <w:r w:rsidR="001C4158">
        <w:t>or</w:t>
      </w:r>
      <w:r>
        <w:t xml:space="preserve"> Case 3 and a</w:t>
      </w:r>
      <w:r w:rsidR="001C4158">
        <w:t xml:space="preserve"> HD-FDD (e)</w:t>
      </w:r>
      <w:proofErr w:type="spellStart"/>
      <w:r w:rsidR="001C4158">
        <w:t>RedCap</w:t>
      </w:r>
      <w:proofErr w:type="spellEnd"/>
      <w:r w:rsidR="001C4158">
        <w:t xml:space="preserve"> UE in NTN, in line with the spirit of guaranteeing “</w:t>
      </w:r>
      <w:r w:rsidR="001C4158" w:rsidRPr="00267079">
        <w:t>at least one paging occasion</w:t>
      </w:r>
      <w:r w:rsidR="001C4158">
        <w:t>,” RAN 1 could prioritize semi-statically configured DL over semi-statically configured UL. It can be discussed if in general s</w:t>
      </w:r>
      <w:r w:rsidR="001C4158" w:rsidRPr="009337DA">
        <w:t xml:space="preserve">emi-statically configured DL reception </w:t>
      </w:r>
      <w:r w:rsidR="001C4158">
        <w:t>is to be prioritized over a</w:t>
      </w:r>
      <w:r w:rsidR="001C4158" w:rsidRPr="009337DA">
        <w:t xml:space="preserve"> semi-statically configured UL transmission</w:t>
      </w:r>
      <w:r w:rsidR="001C4158">
        <w:t xml:space="preserve">, or if a specific semi-statically configured DL reception (e.g., </w:t>
      </w:r>
      <w:r w:rsidR="001C4158" w:rsidRPr="00267079">
        <w:t>Type-2-PDCCH CSS</w:t>
      </w:r>
      <w:r w:rsidR="001C4158">
        <w:t>) is to be prioritized.</w:t>
      </w:r>
      <w:bookmarkEnd w:id="18"/>
      <w:r w:rsidR="001C4158">
        <w:t xml:space="preserve"> </w:t>
      </w:r>
    </w:p>
    <w:p w14:paraId="1CE7B961" w14:textId="3202E55B" w:rsidR="001C4158" w:rsidRPr="00451241" w:rsidRDefault="001C4158" w:rsidP="001C4158">
      <w:pPr>
        <w:pStyle w:val="Proposal"/>
      </w:pPr>
      <w:bookmarkStart w:id="19" w:name="_Toc170128479"/>
      <w:r w:rsidRPr="00451241">
        <w:t xml:space="preserve">For Case 3, </w:t>
      </w:r>
      <w:r w:rsidR="00217DBF" w:rsidRPr="009932AE">
        <w:t xml:space="preserve">RAN1 </w:t>
      </w:r>
      <w:r w:rsidR="004F7D5E">
        <w:t>may</w:t>
      </w:r>
      <w:r w:rsidR="007528F1">
        <w:t xml:space="preserve"> </w:t>
      </w:r>
      <w:r w:rsidR="00217DBF" w:rsidRPr="009932AE">
        <w:t>defin</w:t>
      </w:r>
      <w:r w:rsidR="004F7D5E">
        <w:t>e</w:t>
      </w:r>
      <w:r w:rsidR="00217DBF" w:rsidRPr="009932AE">
        <w:t xml:space="preserve"> a prioritization</w:t>
      </w:r>
      <w:r w:rsidR="007528F1">
        <w:t xml:space="preserve"> </w:t>
      </w:r>
      <w:r w:rsidR="00217DBF" w:rsidRPr="009932AE">
        <w:t xml:space="preserve">instead of </w:t>
      </w:r>
      <w:r w:rsidR="00CC1AE8">
        <w:t>inheriting</w:t>
      </w:r>
      <w:r w:rsidR="00217DBF" w:rsidRPr="009932AE">
        <w:t xml:space="preserve"> an error case</w:t>
      </w:r>
      <w:r w:rsidR="00217DBF">
        <w:t xml:space="preserve"> for HD-FDD (e)</w:t>
      </w:r>
      <w:proofErr w:type="spellStart"/>
      <w:r w:rsidR="00217DBF">
        <w:t>RedCap</w:t>
      </w:r>
      <w:proofErr w:type="spellEnd"/>
      <w:r w:rsidR="00217DBF">
        <w:t xml:space="preserve"> in NTN</w:t>
      </w:r>
      <w:r w:rsidRPr="00451241">
        <w:t>.</w:t>
      </w:r>
      <w:bookmarkEnd w:id="19"/>
    </w:p>
    <w:p w14:paraId="00BF8A98" w14:textId="74B9B085" w:rsidR="001C4158" w:rsidRPr="00451241" w:rsidRDefault="00217DBF" w:rsidP="00685DB6">
      <w:pPr>
        <w:pStyle w:val="Proposal"/>
        <w:numPr>
          <w:ilvl w:val="0"/>
          <w:numId w:val="33"/>
        </w:numPr>
      </w:pPr>
      <w:bookmarkStart w:id="20" w:name="_Toc170128480"/>
      <w:r>
        <w:t>I</w:t>
      </w:r>
      <w:r w:rsidR="001C4158" w:rsidRPr="00451241">
        <w:t>n line with the spirit of guaranteeing “at least one paging occasion,” RAN 1 could consider prioritizing semi-statically configured DL over semi-statically configured UL.</w:t>
      </w:r>
      <w:bookmarkEnd w:id="20"/>
    </w:p>
    <w:p w14:paraId="4F34A037" w14:textId="77777777" w:rsidR="001C4158" w:rsidRPr="00451241" w:rsidRDefault="001C4158" w:rsidP="00685DB6">
      <w:pPr>
        <w:pStyle w:val="Proposal"/>
        <w:numPr>
          <w:ilvl w:val="0"/>
          <w:numId w:val="33"/>
        </w:numPr>
      </w:pPr>
      <w:bookmarkStart w:id="21" w:name="_Toc170128481"/>
      <w:r w:rsidRPr="00451241">
        <w:t xml:space="preserve">It can be discussed if in general semi-statically configured DL reception is </w:t>
      </w:r>
      <w:r>
        <w:t xml:space="preserve">to be </w:t>
      </w:r>
      <w:r w:rsidRPr="00451241">
        <w:t>prioritized over a semi-statically configured UL transmission, or if a specific semi-statically configured DL reception (e.g., Type-2-PDCCH CSS) is to be prioritized.</w:t>
      </w:r>
      <w:bookmarkEnd w:id="21"/>
    </w:p>
    <w:p w14:paraId="11915D86" w14:textId="2E93BBD8" w:rsidR="00172DCC" w:rsidRDefault="00172DCC" w:rsidP="00373561">
      <w:pPr>
        <w:pStyle w:val="Heading2"/>
      </w:pPr>
      <w:r>
        <w:t>2.2</w:t>
      </w:r>
      <w:r>
        <w:tab/>
        <w:t xml:space="preserve">Case 4: </w:t>
      </w:r>
      <w:r w:rsidRPr="00172DCC">
        <w:t>Dynamically scheduled DL reception collides with dynamic scheduled UL transmission</w:t>
      </w:r>
      <w:r>
        <w:t>.</w:t>
      </w:r>
    </w:p>
    <w:tbl>
      <w:tblPr>
        <w:tblStyle w:val="TableGrid"/>
        <w:tblW w:w="0" w:type="auto"/>
        <w:tblLook w:val="04A0" w:firstRow="1" w:lastRow="0" w:firstColumn="1" w:lastColumn="0" w:noHBand="0" w:noVBand="1"/>
      </w:tblPr>
      <w:tblGrid>
        <w:gridCol w:w="3681"/>
        <w:gridCol w:w="5948"/>
      </w:tblGrid>
      <w:tr w:rsidR="00172DCC" w14:paraId="1DD85224" w14:textId="77777777" w:rsidTr="001C4158">
        <w:tc>
          <w:tcPr>
            <w:tcW w:w="3681" w:type="dxa"/>
          </w:tcPr>
          <w:p w14:paraId="3BFD6938" w14:textId="0A7946BA" w:rsidR="00172DCC" w:rsidRPr="00E23904" w:rsidRDefault="001C4158" w:rsidP="009207EB">
            <w:pPr>
              <w:rPr>
                <w:b/>
                <w:bCs/>
                <w:sz w:val="16"/>
                <w:szCs w:val="16"/>
              </w:rPr>
            </w:pPr>
            <w:r>
              <w:rPr>
                <w:rFonts w:ascii="Ericsson Hilda" w:hAnsi="Ericsson Hilda" w:cs="Arial"/>
                <w:b/>
                <w:bCs/>
                <w:color w:val="000000" w:themeColor="text1"/>
                <w:kern w:val="24"/>
                <w:sz w:val="16"/>
                <w:szCs w:val="16"/>
                <w:lang w:val="en-US"/>
              </w:rPr>
              <w:t xml:space="preserve">Case 4 as described in </w:t>
            </w:r>
            <w:r w:rsidR="00172DCC" w:rsidRPr="00E23904">
              <w:rPr>
                <w:rFonts w:ascii="Ericsson Hilda" w:hAnsi="Ericsson Hilda" w:cs="Arial"/>
                <w:b/>
                <w:bCs/>
                <w:color w:val="000000" w:themeColor="text1"/>
                <w:kern w:val="24"/>
                <w:sz w:val="16"/>
                <w:szCs w:val="16"/>
                <w:lang w:val="en-US"/>
              </w:rPr>
              <w:t>TS 38.21</w:t>
            </w:r>
            <w:r w:rsidR="00172DCC">
              <w:rPr>
                <w:rFonts w:ascii="Ericsson Hilda" w:hAnsi="Ericsson Hilda" w:cs="Arial"/>
                <w:b/>
                <w:bCs/>
                <w:color w:val="000000" w:themeColor="text1"/>
                <w:kern w:val="24"/>
                <w:sz w:val="16"/>
                <w:szCs w:val="16"/>
                <w:lang w:val="en-US"/>
              </w:rPr>
              <w:t>3</w:t>
            </w:r>
            <w:r w:rsidR="00172DCC" w:rsidRPr="00E23904">
              <w:rPr>
                <w:rFonts w:ascii="Ericsson Hilda" w:hAnsi="Ericsson Hilda" w:cs="Arial"/>
                <w:b/>
                <w:bCs/>
                <w:color w:val="000000" w:themeColor="text1"/>
                <w:kern w:val="24"/>
                <w:sz w:val="16"/>
                <w:szCs w:val="16"/>
                <w:lang w:val="en-US"/>
              </w:rPr>
              <w:t xml:space="preserve"> clause </w:t>
            </w:r>
            <w:r w:rsidR="00172DCC">
              <w:rPr>
                <w:rFonts w:ascii="Ericsson Hilda" w:hAnsi="Ericsson Hilda" w:cs="Arial"/>
                <w:b/>
                <w:bCs/>
                <w:color w:val="000000" w:themeColor="text1"/>
                <w:kern w:val="24"/>
                <w:sz w:val="16"/>
                <w:szCs w:val="16"/>
                <w:lang w:val="en-US"/>
              </w:rPr>
              <w:t>17</w:t>
            </w:r>
            <w:r w:rsidR="00172DCC" w:rsidRPr="00E23904">
              <w:rPr>
                <w:rFonts w:ascii="Ericsson Hilda" w:hAnsi="Ericsson Hilda" w:cs="Arial"/>
                <w:b/>
                <w:bCs/>
                <w:color w:val="000000" w:themeColor="text1"/>
                <w:kern w:val="24"/>
                <w:sz w:val="16"/>
                <w:szCs w:val="16"/>
                <w:lang w:val="en-US"/>
              </w:rPr>
              <w:t>.2</w:t>
            </w:r>
            <w:r w:rsidR="00172DCC">
              <w:rPr>
                <w:rFonts w:ascii="Ericsson Hilda" w:hAnsi="Ericsson Hilda" w:cs="Arial"/>
                <w:b/>
                <w:bCs/>
                <w:color w:val="000000" w:themeColor="text1"/>
                <w:kern w:val="24"/>
                <w:sz w:val="16"/>
                <w:szCs w:val="16"/>
                <w:lang w:val="en-US"/>
              </w:rPr>
              <w:t xml:space="preserve"> [</w:t>
            </w:r>
            <w:r w:rsidR="00FE3F84">
              <w:rPr>
                <w:rFonts w:ascii="Ericsson Hilda" w:hAnsi="Ericsson Hilda" w:cs="Arial"/>
                <w:b/>
                <w:bCs/>
                <w:color w:val="000000" w:themeColor="text1"/>
                <w:kern w:val="24"/>
                <w:sz w:val="16"/>
                <w:szCs w:val="16"/>
                <w:lang w:val="en-US"/>
              </w:rPr>
              <w:t>3</w:t>
            </w:r>
            <w:r w:rsidR="00172DCC">
              <w:rPr>
                <w:rFonts w:ascii="Ericsson Hilda" w:hAnsi="Ericsson Hilda" w:cs="Arial"/>
                <w:b/>
                <w:bCs/>
                <w:color w:val="000000" w:themeColor="text1"/>
                <w:kern w:val="24"/>
                <w:sz w:val="16"/>
                <w:szCs w:val="16"/>
                <w:lang w:val="en-US"/>
              </w:rPr>
              <w:t>]:</w:t>
            </w:r>
          </w:p>
        </w:tc>
        <w:tc>
          <w:tcPr>
            <w:tcW w:w="5948" w:type="dxa"/>
            <w:tcBorders>
              <w:top w:val="nil"/>
              <w:right w:val="nil"/>
            </w:tcBorders>
          </w:tcPr>
          <w:p w14:paraId="03BA5194" w14:textId="77777777" w:rsidR="00172DCC" w:rsidRPr="00F27594" w:rsidRDefault="00172DCC" w:rsidP="009207EB">
            <w:pPr>
              <w:jc w:val="both"/>
              <w:rPr>
                <w:sz w:val="16"/>
                <w:szCs w:val="16"/>
              </w:rPr>
            </w:pPr>
          </w:p>
        </w:tc>
      </w:tr>
      <w:tr w:rsidR="00172DCC" w14:paraId="72FD43DD" w14:textId="77777777" w:rsidTr="009207EB">
        <w:tc>
          <w:tcPr>
            <w:tcW w:w="9629" w:type="dxa"/>
            <w:gridSpan w:val="2"/>
          </w:tcPr>
          <w:p w14:paraId="0ED3EB79" w14:textId="77777777" w:rsidR="00172DCC" w:rsidRPr="00A40E39" w:rsidRDefault="00172DCC" w:rsidP="009207EB">
            <w:pPr>
              <w:overflowPunct/>
              <w:autoSpaceDE/>
              <w:autoSpaceDN/>
              <w:adjustRightInd/>
              <w:textAlignment w:val="auto"/>
              <w:rPr>
                <w:lang w:val="x-none" w:eastAsia="en-US"/>
              </w:rPr>
            </w:pPr>
            <w:r w:rsidRPr="000704F3">
              <w:rPr>
                <w:rFonts w:eastAsia="SimSun"/>
                <w:sz w:val="16"/>
                <w:szCs w:val="16"/>
                <w:lang w:val="en-GB" w:eastAsia="en-US"/>
              </w:rPr>
              <w:t xml:space="preserve">A HD-UE does not </w:t>
            </w:r>
            <w:r w:rsidRPr="000704F3">
              <w:rPr>
                <w:rFonts w:eastAsia="SimSun"/>
                <w:sz w:val="16"/>
                <w:szCs w:val="16"/>
                <w:lang w:val="en-US" w:eastAsia="en-US"/>
              </w:rPr>
              <w:t>expect to detect a DCI format scheduling a reception in a set of symbols and detect a DCI format scheduling a transmission in any symbol from the set of symbols</w:t>
            </w:r>
            <w:r>
              <w:rPr>
                <w:rFonts w:eastAsia="SimSun"/>
                <w:sz w:val="16"/>
                <w:szCs w:val="16"/>
                <w:lang w:val="en-US" w:eastAsia="en-US"/>
              </w:rPr>
              <w:t>.</w:t>
            </w:r>
          </w:p>
        </w:tc>
      </w:tr>
    </w:tbl>
    <w:p w14:paraId="79217D5A" w14:textId="77777777" w:rsidR="00172DCC" w:rsidRDefault="00172DCC" w:rsidP="00172DCC">
      <w:pPr>
        <w:jc w:val="both"/>
      </w:pPr>
    </w:p>
    <w:tbl>
      <w:tblPr>
        <w:tblStyle w:val="TableGrid"/>
        <w:tblW w:w="0" w:type="auto"/>
        <w:tblLook w:val="04A0" w:firstRow="1" w:lastRow="0" w:firstColumn="1" w:lastColumn="0" w:noHBand="0" w:noVBand="1"/>
      </w:tblPr>
      <w:tblGrid>
        <w:gridCol w:w="9629"/>
      </w:tblGrid>
      <w:tr w:rsidR="00172DCC" w14:paraId="78FB839C" w14:textId="77777777" w:rsidTr="009207EB">
        <w:tc>
          <w:tcPr>
            <w:tcW w:w="9629" w:type="dxa"/>
          </w:tcPr>
          <w:p w14:paraId="14D2E081" w14:textId="77777777" w:rsidR="00172DCC" w:rsidRDefault="00172DCC" w:rsidP="009207EB">
            <w:pPr>
              <w:jc w:val="both"/>
            </w:pPr>
            <w:r w:rsidRPr="00E23904">
              <w:rPr>
                <w:rFonts w:eastAsia="SimSun"/>
                <w:b/>
                <w:bCs/>
                <w:sz w:val="16"/>
                <w:szCs w:val="16"/>
                <w:lang w:val="en-GB"/>
              </w:rPr>
              <w:t>Brief explanation of the legacy rule:</w:t>
            </w:r>
            <w:r>
              <w:rPr>
                <w:rFonts w:eastAsia="SimSun"/>
                <w:sz w:val="16"/>
                <w:szCs w:val="16"/>
                <w:lang w:val="en-GB"/>
              </w:rPr>
              <w:t xml:space="preserve"> </w:t>
            </w:r>
            <w:r w:rsidRPr="00B953F7">
              <w:rPr>
                <w:rFonts w:eastAsia="SimSun"/>
                <w:sz w:val="16"/>
                <w:szCs w:val="16"/>
                <w:lang w:val="en-GB"/>
              </w:rPr>
              <w:t>Error case, i.e., HD-FDD UE does not expect to be dynamically scheduled with overlapping DL and UL</w:t>
            </w:r>
          </w:p>
        </w:tc>
      </w:tr>
    </w:tbl>
    <w:p w14:paraId="5A9C5F35" w14:textId="77777777" w:rsidR="00172DCC" w:rsidRDefault="00172DCC" w:rsidP="00172DCC"/>
    <w:p w14:paraId="673F0830" w14:textId="77777777" w:rsidR="00C8665F" w:rsidRDefault="007528F1" w:rsidP="00C8665F">
      <w:pPr>
        <w:jc w:val="both"/>
      </w:pPr>
      <w:r>
        <w:t xml:space="preserve">For Case </w:t>
      </w:r>
      <w:r w:rsidR="00C8665F">
        <w:t>4</w:t>
      </w:r>
      <w:r>
        <w:t>, we have the following observations and proposal:</w:t>
      </w:r>
    </w:p>
    <w:p w14:paraId="782A0029" w14:textId="77777777" w:rsidR="00C8665F" w:rsidRDefault="00C8665F" w:rsidP="00C8665F">
      <w:pPr>
        <w:pStyle w:val="Observation"/>
        <w:ind w:left="1701" w:hanging="1701"/>
      </w:pPr>
      <w:bookmarkStart w:id="22" w:name="_Toc170132881"/>
      <w:r>
        <w:t>Case 4 “</w:t>
      </w:r>
      <w:r w:rsidRPr="00B54943">
        <w:t>Dynamically scheduled DL reception collides with dynamic scheduled UL transmission</w:t>
      </w:r>
      <w:r>
        <w:t>”, for a HD-FDD (e)</w:t>
      </w:r>
      <w:proofErr w:type="spellStart"/>
      <w:r>
        <w:t>RedCap</w:t>
      </w:r>
      <w:proofErr w:type="spellEnd"/>
      <w:r>
        <w:t xml:space="preserve"> UE in Terrestrial Networks is treated as an error case.</w:t>
      </w:r>
      <w:bookmarkEnd w:id="22"/>
      <w:r>
        <w:t xml:space="preserve"> </w:t>
      </w:r>
    </w:p>
    <w:p w14:paraId="7E552638" w14:textId="77777777" w:rsidR="00C8665F" w:rsidRDefault="00C8665F" w:rsidP="00C8665F">
      <w:pPr>
        <w:pStyle w:val="Observation"/>
        <w:ind w:left="1701" w:hanging="1701"/>
      </w:pPr>
      <w:bookmarkStart w:id="23" w:name="_Toc170132882"/>
      <w:r>
        <w:t>In relation with the previous observation, legacy states that “</w:t>
      </w:r>
      <w:r w:rsidRPr="00B54943">
        <w:t>A HD-UE does not expect to detect a DCI format scheduling a reception in a set of symbols and detect a DCI format scheduling a transmission in any symbol from the set of symbols</w:t>
      </w:r>
      <w:r>
        <w:t>”.</w:t>
      </w:r>
      <w:bookmarkEnd w:id="23"/>
    </w:p>
    <w:p w14:paraId="2CF4E395" w14:textId="0F84AEA3" w:rsidR="00C8665F" w:rsidRDefault="00C8665F" w:rsidP="00C8665F">
      <w:pPr>
        <w:pStyle w:val="Observation"/>
        <w:ind w:left="1701" w:hanging="1701"/>
      </w:pPr>
      <w:bookmarkStart w:id="24" w:name="_Toc170132883"/>
      <w:r>
        <w:t>Case 4 has</w:t>
      </w:r>
      <w:r w:rsidRPr="009932AE">
        <w:t xml:space="preserve"> been identified to be less suitable for NT</w:t>
      </w:r>
      <w:r>
        <w:t>N</w:t>
      </w:r>
      <w:r w:rsidRPr="009932AE">
        <w:t xml:space="preserve">. </w:t>
      </w:r>
      <w:r>
        <w:t>Hence</w:t>
      </w:r>
      <w:r w:rsidRPr="009932AE">
        <w:t>, RAN1 may defin</w:t>
      </w:r>
      <w:r w:rsidR="00566A76">
        <w:t>e</w:t>
      </w:r>
      <w:r w:rsidRPr="009932AE">
        <w:t xml:space="preserve"> a prioritization (e.g., DL is prioritized over UL) instead of having an error case</w:t>
      </w:r>
      <w:r>
        <w:t xml:space="preserve"> for HD-FDD (e)</w:t>
      </w:r>
      <w:proofErr w:type="spellStart"/>
      <w:r>
        <w:t>RedCap</w:t>
      </w:r>
      <w:proofErr w:type="spellEnd"/>
      <w:r>
        <w:t xml:space="preserve"> in NTN.</w:t>
      </w:r>
      <w:bookmarkEnd w:id="24"/>
    </w:p>
    <w:p w14:paraId="23A81FF7" w14:textId="303BBEC7" w:rsidR="00C8665F" w:rsidRDefault="00C8665F" w:rsidP="00C8665F">
      <w:pPr>
        <w:pStyle w:val="Observation"/>
        <w:ind w:left="1701" w:hanging="1701"/>
      </w:pPr>
      <w:bookmarkStart w:id="25" w:name="_Toc170132884"/>
      <w:r>
        <w:t>For Case 4 and a HD-FDD (e)</w:t>
      </w:r>
      <w:proofErr w:type="spellStart"/>
      <w:r>
        <w:t>RedCap</w:t>
      </w:r>
      <w:proofErr w:type="spellEnd"/>
      <w:r>
        <w:t xml:space="preserve"> UE in NTN, in view of the relevance of receiving SIB19, RAN 1 could consider prioritizing “d</w:t>
      </w:r>
      <w:r w:rsidRPr="00053D09">
        <w:t>ynamically scheduled DL reception</w:t>
      </w:r>
      <w:r>
        <w:t>”</w:t>
      </w:r>
      <w:r w:rsidRPr="00053D09">
        <w:t xml:space="preserve"> </w:t>
      </w:r>
      <w:r>
        <w:t>over</w:t>
      </w:r>
      <w:r w:rsidRPr="00053D09">
        <w:t xml:space="preserve"> </w:t>
      </w:r>
      <w:r>
        <w:t>“</w:t>
      </w:r>
      <w:r w:rsidRPr="00053D09">
        <w:t>dynamic scheduled UL transmission</w:t>
      </w:r>
      <w:r>
        <w:t>”. It can be discussed if in general “d</w:t>
      </w:r>
      <w:r w:rsidRPr="00053D09">
        <w:t>ynamically scheduled DL reception</w:t>
      </w:r>
      <w:r>
        <w:t>”</w:t>
      </w:r>
      <w:r w:rsidRPr="009337DA">
        <w:t xml:space="preserve"> </w:t>
      </w:r>
      <w:r>
        <w:t>is to be prioritized over a</w:t>
      </w:r>
      <w:r w:rsidRPr="009337DA">
        <w:t xml:space="preserve"> </w:t>
      </w:r>
      <w:r>
        <w:t>“</w:t>
      </w:r>
      <w:r w:rsidRPr="00053D09">
        <w:t>dynamic scheduled UL transmission</w:t>
      </w:r>
      <w:r>
        <w:t>”, or if a specific d</w:t>
      </w:r>
      <w:r w:rsidRPr="00053D09">
        <w:t>ynamically scheduled DL reception</w:t>
      </w:r>
      <w:r>
        <w:t xml:space="preserve"> (e.g., SIB19) is to be prioritized.</w:t>
      </w:r>
      <w:bookmarkEnd w:id="25"/>
      <w:r>
        <w:t xml:space="preserve"> </w:t>
      </w:r>
    </w:p>
    <w:p w14:paraId="03DF16AF" w14:textId="7309CF61" w:rsidR="00C8665F" w:rsidRPr="00451241" w:rsidRDefault="00C8665F" w:rsidP="00C8665F">
      <w:pPr>
        <w:pStyle w:val="Proposal"/>
      </w:pPr>
      <w:bookmarkStart w:id="26" w:name="_Toc170128482"/>
      <w:r w:rsidRPr="00451241">
        <w:lastRenderedPageBreak/>
        <w:t xml:space="preserve">For Case </w:t>
      </w:r>
      <w:r>
        <w:t>4</w:t>
      </w:r>
      <w:r w:rsidRPr="00451241">
        <w:t xml:space="preserve">, </w:t>
      </w:r>
      <w:r w:rsidRPr="009932AE">
        <w:t xml:space="preserve">RAN1 </w:t>
      </w:r>
      <w:r w:rsidR="00137B27">
        <w:t>may</w:t>
      </w:r>
      <w:r w:rsidRPr="009932AE">
        <w:t xml:space="preserve"> defi</w:t>
      </w:r>
      <w:r>
        <w:t>n</w:t>
      </w:r>
      <w:r w:rsidR="00137B27">
        <w:t>e</w:t>
      </w:r>
      <w:r w:rsidRPr="009932AE">
        <w:t xml:space="preserve"> a prioritization</w:t>
      </w:r>
      <w:r>
        <w:t xml:space="preserve"> </w:t>
      </w:r>
      <w:r w:rsidRPr="009932AE">
        <w:t xml:space="preserve">instead of </w:t>
      </w:r>
      <w:r w:rsidR="00CC1AE8">
        <w:t>inheriting</w:t>
      </w:r>
      <w:r w:rsidRPr="009932AE">
        <w:t xml:space="preserve"> an error case</w:t>
      </w:r>
      <w:r>
        <w:t xml:space="preserve"> for HD-FDD (e)</w:t>
      </w:r>
      <w:proofErr w:type="spellStart"/>
      <w:r>
        <w:t>RedCap</w:t>
      </w:r>
      <w:proofErr w:type="spellEnd"/>
      <w:r>
        <w:t xml:space="preserve"> in NTN</w:t>
      </w:r>
      <w:r w:rsidRPr="00451241">
        <w:t>.</w:t>
      </w:r>
      <w:bookmarkEnd w:id="26"/>
    </w:p>
    <w:p w14:paraId="2075E3C9" w14:textId="0D8E3116" w:rsidR="00C8665F" w:rsidRPr="00451241" w:rsidRDefault="00C8665F" w:rsidP="00685DB6">
      <w:pPr>
        <w:pStyle w:val="Proposal"/>
        <w:numPr>
          <w:ilvl w:val="0"/>
          <w:numId w:val="33"/>
        </w:numPr>
      </w:pPr>
      <w:bookmarkStart w:id="27" w:name="_Toc170128483"/>
      <w:r>
        <w:t>I</w:t>
      </w:r>
      <w:r w:rsidRPr="00D337C0">
        <w:t>n view of the relevance of receiving SIB19, RAN 1 could consider prioritizing “dynamically scheduled DL reception” over “dynamic scheduled UL transmission”</w:t>
      </w:r>
      <w:r w:rsidRPr="00451241">
        <w:t>.</w:t>
      </w:r>
      <w:bookmarkEnd w:id="27"/>
    </w:p>
    <w:p w14:paraId="27BECBD1" w14:textId="75742C52" w:rsidR="00072EE2" w:rsidRPr="00CC1AE8" w:rsidRDefault="00C8665F" w:rsidP="00685DB6">
      <w:pPr>
        <w:pStyle w:val="Proposal"/>
        <w:numPr>
          <w:ilvl w:val="0"/>
          <w:numId w:val="33"/>
        </w:numPr>
      </w:pPr>
      <w:bookmarkStart w:id="28" w:name="_Toc170128484"/>
      <w:r>
        <w:t>It can be discussed if in general “d</w:t>
      </w:r>
      <w:r w:rsidRPr="00053D09">
        <w:t>ynamically scheduled DL reception</w:t>
      </w:r>
      <w:r>
        <w:t>”</w:t>
      </w:r>
      <w:r w:rsidRPr="009337DA">
        <w:t xml:space="preserve"> </w:t>
      </w:r>
      <w:r>
        <w:t>is to be prioritized over a</w:t>
      </w:r>
      <w:r w:rsidRPr="009337DA">
        <w:t xml:space="preserve"> </w:t>
      </w:r>
      <w:r>
        <w:t>“</w:t>
      </w:r>
      <w:r w:rsidRPr="00053D09">
        <w:t>dynamic scheduled UL transmission</w:t>
      </w:r>
      <w:r>
        <w:t>”, or if a specific d</w:t>
      </w:r>
      <w:r w:rsidRPr="00053D09">
        <w:t>ynamically scheduled DL reception</w:t>
      </w:r>
      <w:r>
        <w:t xml:space="preserve"> (e.g., SIB19) is to be prioritized</w:t>
      </w:r>
      <w:r w:rsidRPr="00451241">
        <w:t>.</w:t>
      </w:r>
      <w:bookmarkEnd w:id="28"/>
    </w:p>
    <w:p w14:paraId="18EB8EA4" w14:textId="0AC00836" w:rsidR="00566A76" w:rsidRDefault="00566A76">
      <w:pPr>
        <w:pStyle w:val="Heading2"/>
      </w:pPr>
      <w:r>
        <w:t>2.3</w:t>
      </w:r>
      <w:r>
        <w:tab/>
        <w:t xml:space="preserve">Implementation </w:t>
      </w:r>
      <w:r w:rsidR="006C256B">
        <w:t xml:space="preserve">in the technical specification </w:t>
      </w:r>
      <w:r>
        <w:t>of the prioritization rules for collision cases 3 and 4.</w:t>
      </w:r>
    </w:p>
    <w:p w14:paraId="2924AB8A" w14:textId="08BB1FB9" w:rsidR="00912547" w:rsidRDefault="00912547" w:rsidP="00912547">
      <w:r>
        <w:t>In RAN1, there have been preliminary proposals on whether the prioritization rules for collision cases 3 and 4 should be added to the specification using any of the following alternatives:</w:t>
      </w:r>
    </w:p>
    <w:p w14:paraId="7ED59EF3" w14:textId="25AE90AB" w:rsidR="00912547" w:rsidRDefault="00912547" w:rsidP="00912547">
      <w:r>
        <w:rPr>
          <w:rFonts w:ascii="Cambria Math" w:hAnsi="Cambria Math" w:cs="Cambria Math"/>
        </w:rPr>
        <w:t>⦁</w:t>
      </w:r>
      <w:r>
        <w:tab/>
        <w:t xml:space="preserve">Adding a fixed rule in the specification (i.e., no </w:t>
      </w:r>
      <w:proofErr w:type="spellStart"/>
      <w:r>
        <w:t>signaling</w:t>
      </w:r>
      <w:proofErr w:type="spellEnd"/>
      <w:r>
        <w:t>)</w:t>
      </w:r>
      <w:r w:rsidR="00CD7670">
        <w:t>.</w:t>
      </w:r>
    </w:p>
    <w:p w14:paraId="643FDDF7" w14:textId="2FBB411B" w:rsidR="00912547" w:rsidRDefault="00912547" w:rsidP="00912547">
      <w:pPr>
        <w:ind w:left="567" w:hanging="567"/>
      </w:pPr>
      <w:r>
        <w:rPr>
          <w:rFonts w:ascii="Cambria Math" w:hAnsi="Cambria Math" w:cs="Cambria Math"/>
        </w:rPr>
        <w:t>⦁</w:t>
      </w:r>
      <w:r>
        <w:tab/>
        <w:t>Leaving up to the UE implementation to decide the priority (i.e., Adding a statement in the specification like the one that exists for collision case 6 “</w:t>
      </w:r>
      <w:r w:rsidRPr="00FC44FD">
        <w:rPr>
          <w:rFonts w:ascii="Ericsson Hilda" w:eastAsia="+mn-ea" w:hAnsi="Ericsson Hilda" w:cs="+mn-cs"/>
          <w:color w:val="181818"/>
          <w:kern w:val="24"/>
          <w:sz w:val="16"/>
          <w:szCs w:val="16"/>
          <w:lang w:val="en-US"/>
        </w:rPr>
        <w:t xml:space="preserve">the HD-UE can select based on its implementation whether to either transmit </w:t>
      </w:r>
      <w:r>
        <w:rPr>
          <w:rFonts w:ascii="Ericsson Hilda" w:eastAsia="+mn-ea" w:hAnsi="Ericsson Hilda" w:cs="+mn-cs"/>
          <w:color w:val="181818"/>
          <w:kern w:val="24"/>
          <w:sz w:val="16"/>
          <w:szCs w:val="16"/>
          <w:lang w:val="en-US"/>
        </w:rPr>
        <w:t>…</w:t>
      </w:r>
      <w:r w:rsidRPr="00FC44FD">
        <w:rPr>
          <w:rFonts w:ascii="Ericsson Hilda" w:eastAsia="+mn-ea" w:hAnsi="Ericsson Hilda" w:cs="+mn-cs"/>
          <w:color w:val="181818"/>
          <w:kern w:val="24"/>
          <w:sz w:val="16"/>
          <w:szCs w:val="16"/>
          <w:lang w:val="en-US"/>
        </w:rPr>
        <w:t xml:space="preserve"> or receive</w:t>
      </w:r>
      <w:r>
        <w:rPr>
          <w:rFonts w:ascii="Ericsson Hilda" w:eastAsia="+mn-ea" w:hAnsi="Ericsson Hilda" w:cs="+mn-cs"/>
          <w:color w:val="181818"/>
          <w:kern w:val="24"/>
          <w:sz w:val="16"/>
          <w:szCs w:val="16"/>
          <w:lang w:val="en-US"/>
        </w:rPr>
        <w:t xml:space="preserve"> …</w:t>
      </w:r>
      <w:r>
        <w:t>”).</w:t>
      </w:r>
    </w:p>
    <w:p w14:paraId="0AEB34E5" w14:textId="679EB170" w:rsidR="00566A76" w:rsidRDefault="00912547" w:rsidP="00912547">
      <w:r>
        <w:rPr>
          <w:rFonts w:ascii="Cambria Math" w:hAnsi="Cambria Math" w:cs="Cambria Math"/>
        </w:rPr>
        <w:t>⦁</w:t>
      </w:r>
      <w:r>
        <w:tab/>
      </w:r>
      <w:r w:rsidR="00CD7670">
        <w:t>Introducing s</w:t>
      </w:r>
      <w:r>
        <w:t>ignalling for the network to decide</w:t>
      </w:r>
      <w:r w:rsidR="00CD7670">
        <w:t>.</w:t>
      </w:r>
    </w:p>
    <w:p w14:paraId="723131D0" w14:textId="37EE3293" w:rsidR="00912547" w:rsidRDefault="00ED73CC" w:rsidP="00ED73CC">
      <w:pPr>
        <w:jc w:val="both"/>
      </w:pPr>
      <w:r>
        <w:t>On the possible ways of implementing the</w:t>
      </w:r>
      <w:r w:rsidRPr="00ED73CC">
        <w:t xml:space="preserve"> prioritization rules for collision cases 3 and 4</w:t>
      </w:r>
      <w:r>
        <w:t>, we have the following observations and proposal:</w:t>
      </w:r>
    </w:p>
    <w:p w14:paraId="029113E1" w14:textId="5E83533D" w:rsidR="00ED73CC" w:rsidRDefault="00CD7670" w:rsidP="00CD7670">
      <w:pPr>
        <w:pStyle w:val="Observation"/>
        <w:ind w:left="1701" w:hanging="1701"/>
      </w:pPr>
      <w:bookmarkStart w:id="29" w:name="_Toc170132885"/>
      <w:r>
        <w:t>There have been preliminary proposals for adding prioritization rules for collision cases 3 and 4 using any of the following alternatives:</w:t>
      </w:r>
      <w:bookmarkEnd w:id="29"/>
    </w:p>
    <w:p w14:paraId="0ABD77D5" w14:textId="64055B24" w:rsidR="00CD7670" w:rsidRDefault="00CD7670" w:rsidP="00CD7670">
      <w:pPr>
        <w:pStyle w:val="Observation"/>
        <w:numPr>
          <w:ilvl w:val="0"/>
          <w:numId w:val="41"/>
        </w:numPr>
      </w:pPr>
      <w:bookmarkStart w:id="30" w:name="_Toc170132886"/>
      <w:r w:rsidRPr="00CD7670">
        <w:t>Adding a fixed rule in the specification (i.e., no signal</w:t>
      </w:r>
      <w:r w:rsidR="004836D1">
        <w:t>l</w:t>
      </w:r>
      <w:r w:rsidRPr="00CD7670">
        <w:t>ing)</w:t>
      </w:r>
      <w:r>
        <w:t>.</w:t>
      </w:r>
      <w:bookmarkEnd w:id="30"/>
    </w:p>
    <w:p w14:paraId="56DC5B20" w14:textId="0DA42265" w:rsidR="00CD7670" w:rsidRDefault="00CD7670" w:rsidP="00CD7670">
      <w:pPr>
        <w:pStyle w:val="Observation"/>
        <w:numPr>
          <w:ilvl w:val="0"/>
          <w:numId w:val="41"/>
        </w:numPr>
      </w:pPr>
      <w:bookmarkStart w:id="31" w:name="_Toc170132887"/>
      <w:r w:rsidRPr="00CD7670">
        <w:t>Leaving up to the UE implementation to decide the priority (i.e., Adding a statement in the specification like the one that exists for collision case 6 “the HD-UE can select based on its implementation whether to either transmit … or receive …”).</w:t>
      </w:r>
      <w:bookmarkEnd w:id="31"/>
    </w:p>
    <w:p w14:paraId="3ADBF9DC" w14:textId="7FE735BC" w:rsidR="00CD7670" w:rsidRDefault="00CD7670" w:rsidP="00CD7670">
      <w:pPr>
        <w:pStyle w:val="Observation"/>
        <w:numPr>
          <w:ilvl w:val="0"/>
          <w:numId w:val="41"/>
        </w:numPr>
      </w:pPr>
      <w:bookmarkStart w:id="32" w:name="_Toc170132888"/>
      <w:r>
        <w:t>Introducing s</w:t>
      </w:r>
      <w:r w:rsidRPr="00CD7670">
        <w:t>ignalling for the network to decide</w:t>
      </w:r>
      <w:r w:rsidR="004836D1">
        <w:t xml:space="preserve"> the priority</w:t>
      </w:r>
      <w:r>
        <w:t>.</w:t>
      </w:r>
      <w:bookmarkEnd w:id="32"/>
    </w:p>
    <w:p w14:paraId="1F85276D" w14:textId="77777777" w:rsidR="00CD7670" w:rsidRDefault="00CD7670" w:rsidP="00CD7670">
      <w:pPr>
        <w:pStyle w:val="Observation"/>
        <w:numPr>
          <w:ilvl w:val="0"/>
          <w:numId w:val="0"/>
        </w:numPr>
        <w:ind w:left="360"/>
      </w:pPr>
    </w:p>
    <w:p w14:paraId="2F9A540E" w14:textId="7A1AE0A4" w:rsidR="00ED73CC" w:rsidRDefault="008B57C0" w:rsidP="008B57C0">
      <w:pPr>
        <w:pStyle w:val="Observation"/>
        <w:ind w:left="1701" w:hanging="1701"/>
      </w:pPr>
      <w:bookmarkStart w:id="33" w:name="_Toc170132889"/>
      <w:r>
        <w:t>In our understanding, the intention behind defining priorities for collision cases 3 and 4 is eliminating the current uncertainty of those cases being treated as error cases. Thus, adding a fixed rule in the specification seems to be a suitable approach (just as it has been done for most of the existing collision cases).</w:t>
      </w:r>
      <w:bookmarkEnd w:id="33"/>
    </w:p>
    <w:p w14:paraId="0E76F4CD" w14:textId="5DA82AF6" w:rsidR="00847F9E" w:rsidRDefault="008B57C0" w:rsidP="00847F9E">
      <w:pPr>
        <w:pStyle w:val="Observation"/>
        <w:ind w:left="1701" w:hanging="1701"/>
      </w:pPr>
      <w:bookmarkStart w:id="34" w:name="_Toc170132890"/>
      <w:r>
        <w:t xml:space="preserve">In relation with the previous observation. </w:t>
      </w:r>
      <w:r w:rsidR="00847F9E">
        <w:t>Our initial view is that the other alternatives</w:t>
      </w:r>
      <w:r w:rsidR="00201331">
        <w:t xml:space="preserve"> (i.e., up to UE implementation, and signalling)</w:t>
      </w:r>
      <w:r w:rsidR="004836D1">
        <w:t xml:space="preserve"> for </w:t>
      </w:r>
      <w:r w:rsidR="00FC5582">
        <w:t>introducing</w:t>
      </w:r>
      <w:r w:rsidR="004836D1">
        <w:t xml:space="preserve"> the priorities of collision cases 3 and 4</w:t>
      </w:r>
      <w:r w:rsidR="00847F9E">
        <w:t xml:space="preserve"> are less preferred because of the following reasons:</w:t>
      </w:r>
      <w:bookmarkEnd w:id="34"/>
    </w:p>
    <w:p w14:paraId="6A40F4EF" w14:textId="54E9F3F6" w:rsidR="00847F9E" w:rsidRDefault="00847F9E" w:rsidP="00847F9E">
      <w:pPr>
        <w:pStyle w:val="Observation"/>
        <w:numPr>
          <w:ilvl w:val="0"/>
          <w:numId w:val="42"/>
        </w:numPr>
      </w:pPr>
      <w:bookmarkStart w:id="35" w:name="_Toc170132891"/>
      <w:r w:rsidRPr="00CD7670">
        <w:t>Leaving up to the UE implementation to decide the priority</w:t>
      </w:r>
      <w:r>
        <w:t>:</w:t>
      </w:r>
      <w:r w:rsidR="00974363">
        <w:t xml:space="preserve"> In terms of eliminating the uncertainty, this alternative </w:t>
      </w:r>
      <w:r w:rsidR="00C01EA2">
        <w:t>k</w:t>
      </w:r>
      <w:r w:rsidR="004836D1">
        <w:t>eeps</w:t>
      </w:r>
      <w:r w:rsidR="00974363">
        <w:t xml:space="preserve"> </w:t>
      </w:r>
      <w:r w:rsidR="004836D1">
        <w:t xml:space="preserve">the </w:t>
      </w:r>
      <w:r w:rsidR="00974363">
        <w:t>uncertain</w:t>
      </w:r>
      <w:r w:rsidR="004836D1">
        <w:t>ty</w:t>
      </w:r>
      <w:r w:rsidR="00974363">
        <w:t xml:space="preserve"> and vari</w:t>
      </w:r>
      <w:r w:rsidR="004836D1">
        <w:t xml:space="preserve">es </w:t>
      </w:r>
      <w:r w:rsidR="00C01EA2">
        <w:t>from time-to-time (i.e., as per UE’s discretion)</w:t>
      </w:r>
      <w:r w:rsidR="00974363">
        <w:t xml:space="preserve"> what is to be prioritized.</w:t>
      </w:r>
      <w:bookmarkEnd w:id="35"/>
    </w:p>
    <w:p w14:paraId="5ED258CF" w14:textId="1FDDF8F7" w:rsidR="00847F9E" w:rsidRDefault="00847F9E" w:rsidP="00847F9E">
      <w:pPr>
        <w:pStyle w:val="Observation"/>
        <w:numPr>
          <w:ilvl w:val="0"/>
          <w:numId w:val="42"/>
        </w:numPr>
      </w:pPr>
      <w:bookmarkStart w:id="36" w:name="_Toc170132892"/>
      <w:r>
        <w:t>Introducing s</w:t>
      </w:r>
      <w:r w:rsidRPr="00CD7670">
        <w:t>ignalling for the network to decide</w:t>
      </w:r>
      <w:r w:rsidR="004836D1">
        <w:t xml:space="preserve"> the priority</w:t>
      </w:r>
      <w:r>
        <w:t>:</w:t>
      </w:r>
      <w:r w:rsidR="007E4D39">
        <w:t xml:space="preserve"> The information to be potentially prioritized</w:t>
      </w:r>
      <w:r w:rsidR="004836D1">
        <w:t xml:space="preserve"> (e.g., SIB19) takes place during both initial access and connected mode. Thus, using signalling to define priority rules for collision cases 3 and 4 </w:t>
      </w:r>
      <w:r w:rsidR="00FC5582">
        <w:t>likely will end-up impacting “common control information” for initial access and “UE specific control information” for when the UE has established RRC connection with the network.</w:t>
      </w:r>
      <w:bookmarkEnd w:id="36"/>
      <w:r w:rsidR="00FC5582">
        <w:t xml:space="preserve"> </w:t>
      </w:r>
    </w:p>
    <w:p w14:paraId="626AADFC" w14:textId="2F576DF2" w:rsidR="008B57C0" w:rsidRDefault="00847F9E" w:rsidP="00847F9E">
      <w:pPr>
        <w:pStyle w:val="Observation"/>
        <w:numPr>
          <w:ilvl w:val="0"/>
          <w:numId w:val="0"/>
        </w:numPr>
        <w:ind w:left="1701"/>
      </w:pPr>
      <w:r>
        <w:t xml:space="preserve"> </w:t>
      </w:r>
    </w:p>
    <w:p w14:paraId="54E718CD" w14:textId="77777777" w:rsidR="003170AD" w:rsidRDefault="00E66212" w:rsidP="003170AD">
      <w:pPr>
        <w:pStyle w:val="Proposal"/>
      </w:pPr>
      <w:bookmarkStart w:id="37" w:name="_Toc170128485"/>
      <w:r>
        <w:t>RAN1 to investigate Pros and Cos (in terms of e.g., eliminating uncertainty, spec impacts, applicability during initial access and connected mode) of the following preliminary proposals for introducing prioritization rules for collision cases 3 and 4:</w:t>
      </w:r>
      <w:bookmarkEnd w:id="37"/>
    </w:p>
    <w:p w14:paraId="4F0B55CC" w14:textId="77777777" w:rsidR="003170AD" w:rsidRDefault="00E66212" w:rsidP="003170AD">
      <w:pPr>
        <w:pStyle w:val="Proposal"/>
        <w:numPr>
          <w:ilvl w:val="0"/>
          <w:numId w:val="43"/>
        </w:numPr>
      </w:pPr>
      <w:bookmarkStart w:id="38" w:name="_Toc170128486"/>
      <w:r w:rsidRPr="00CD7670">
        <w:lastRenderedPageBreak/>
        <w:t>Adding a fixed rule in the specification (i.e., no signal</w:t>
      </w:r>
      <w:r>
        <w:t>l</w:t>
      </w:r>
      <w:r w:rsidRPr="00CD7670">
        <w:t>ing)</w:t>
      </w:r>
      <w:r>
        <w:t>.</w:t>
      </w:r>
      <w:bookmarkEnd w:id="38"/>
    </w:p>
    <w:p w14:paraId="7DE5A94C" w14:textId="77777777" w:rsidR="003170AD" w:rsidRDefault="00E66212" w:rsidP="003170AD">
      <w:pPr>
        <w:pStyle w:val="Proposal"/>
        <w:numPr>
          <w:ilvl w:val="0"/>
          <w:numId w:val="43"/>
        </w:numPr>
      </w:pPr>
      <w:bookmarkStart w:id="39" w:name="_Toc170128487"/>
      <w:r w:rsidRPr="00CD7670">
        <w:t>Leaving up to the UE implementation to decide the priority (i.e., Adding a statement in the specification like the one that exists for collision case 6 “the HD-UE can select based on its implementation whether to either transmit … or receive …”).</w:t>
      </w:r>
      <w:bookmarkEnd w:id="39"/>
    </w:p>
    <w:p w14:paraId="0D8FC319" w14:textId="5BDB0F45" w:rsidR="00E66212" w:rsidRPr="00566A76" w:rsidRDefault="00E66212" w:rsidP="003170AD">
      <w:pPr>
        <w:pStyle w:val="Proposal"/>
        <w:numPr>
          <w:ilvl w:val="0"/>
          <w:numId w:val="43"/>
        </w:numPr>
      </w:pPr>
      <w:bookmarkStart w:id="40" w:name="_Toc170128488"/>
      <w:r>
        <w:t>Introducing s</w:t>
      </w:r>
      <w:r w:rsidRPr="00CD7670">
        <w:t>ignalling for the network to decide</w:t>
      </w:r>
      <w:r>
        <w:t xml:space="preserve"> the priority.</w:t>
      </w:r>
      <w:bookmarkEnd w:id="40"/>
    </w:p>
    <w:p w14:paraId="572EFD53" w14:textId="301C1E8D" w:rsidR="00C90E2A" w:rsidRDefault="00C90E2A" w:rsidP="00C90E2A">
      <w:pPr>
        <w:pStyle w:val="Heading2"/>
      </w:pPr>
      <w:r>
        <w:t>2.</w:t>
      </w:r>
      <w:r w:rsidR="00B201C0">
        <w:t>4</w:t>
      </w:r>
      <w:r>
        <w:tab/>
      </w:r>
      <w:r w:rsidRPr="00E66212">
        <w:t>RAN1#11</w:t>
      </w:r>
      <w:r w:rsidR="00FE3F84">
        <w:t>7 Conclusion</w:t>
      </w:r>
      <w:r w:rsidRPr="00E66212">
        <w:t xml:space="preserve"> related to cases 1, 2, 5, and 6.</w:t>
      </w:r>
      <w:r>
        <w:t xml:space="preserve"> </w:t>
      </w:r>
    </w:p>
    <w:p w14:paraId="424EDF43" w14:textId="7BB3E2BA" w:rsidR="00C90E2A" w:rsidRDefault="00C90E2A" w:rsidP="00C90E2A">
      <w:pPr>
        <w:jc w:val="both"/>
      </w:pPr>
      <w:r>
        <w:t>In RAN1#11</w:t>
      </w:r>
      <w:r w:rsidR="00FE3F84">
        <w:t>7</w:t>
      </w:r>
      <w:r>
        <w:t xml:space="preserve">, the following </w:t>
      </w:r>
      <w:r w:rsidR="00FE3F84">
        <w:t>conclusion</w:t>
      </w:r>
      <w:r>
        <w:t xml:space="preserve"> related to cases </w:t>
      </w:r>
      <w:r w:rsidR="00136FFA" w:rsidRPr="00136FFA">
        <w:t>1, 2, 5, and 6</w:t>
      </w:r>
      <w:r w:rsidR="00136FFA">
        <w:t xml:space="preserve"> </w:t>
      </w:r>
      <w:r>
        <w:t>was captured</w:t>
      </w:r>
      <w:r w:rsidR="00FB5BEA">
        <w:t xml:space="preserve"> in [</w:t>
      </w:r>
      <w:r w:rsidR="00FE3F84">
        <w:t>2</w:t>
      </w:r>
      <w:r w:rsidR="00FB5BEA">
        <w:t>]</w:t>
      </w:r>
      <w:r>
        <w:t>:</w:t>
      </w:r>
    </w:p>
    <w:tbl>
      <w:tblPr>
        <w:tblStyle w:val="TableGrid"/>
        <w:tblW w:w="0" w:type="auto"/>
        <w:tblLook w:val="04A0" w:firstRow="1" w:lastRow="0" w:firstColumn="1" w:lastColumn="0" w:noHBand="0" w:noVBand="1"/>
      </w:tblPr>
      <w:tblGrid>
        <w:gridCol w:w="9629"/>
      </w:tblGrid>
      <w:tr w:rsidR="00C90E2A" w14:paraId="196575A6" w14:textId="77777777" w:rsidTr="00C90E2A">
        <w:tc>
          <w:tcPr>
            <w:tcW w:w="9629" w:type="dxa"/>
          </w:tcPr>
          <w:p w14:paraId="2EBA8A66" w14:textId="77777777" w:rsidR="00FE3F84" w:rsidRPr="0089253A" w:rsidRDefault="00FE3F84" w:rsidP="00FE3F84">
            <w:pPr>
              <w:spacing w:after="0"/>
              <w:jc w:val="both"/>
              <w:rPr>
                <w:rFonts w:ascii="Times" w:eastAsia="Batang" w:hAnsi="Times"/>
                <w:b/>
                <w:sz w:val="16"/>
                <w:szCs w:val="14"/>
                <w:lang w:val="en-GB"/>
              </w:rPr>
            </w:pPr>
            <w:r w:rsidRPr="0089253A">
              <w:rPr>
                <w:rFonts w:ascii="Times" w:eastAsia="Batang" w:hAnsi="Times"/>
                <w:b/>
                <w:sz w:val="16"/>
                <w:szCs w:val="14"/>
                <w:lang w:val="en-GB"/>
              </w:rPr>
              <w:t>Conclusion</w:t>
            </w:r>
          </w:p>
          <w:p w14:paraId="1D7B2C76" w14:textId="455C37EE" w:rsidR="00C90E2A" w:rsidRPr="00C90E2A" w:rsidRDefault="00FE3F84" w:rsidP="00FE3F84">
            <w:pPr>
              <w:rPr>
                <w:rFonts w:eastAsia="SimSun"/>
                <w:lang w:eastAsia="zh-CN"/>
              </w:rPr>
            </w:pPr>
            <w:r w:rsidRPr="0089253A">
              <w:rPr>
                <w:rFonts w:ascii="Times" w:eastAsia="Batang" w:hAnsi="Times" w:hint="eastAsia"/>
                <w:sz w:val="16"/>
                <w:szCs w:val="18"/>
                <w:lang w:val="en-GB" w:eastAsia="zh-CN"/>
              </w:rPr>
              <w:t xml:space="preserve">For </w:t>
            </w:r>
            <w:r w:rsidRPr="0089253A">
              <w:rPr>
                <w:rFonts w:ascii="Times" w:eastAsia="Batang" w:hAnsi="Times" w:hint="eastAsia"/>
                <w:color w:val="000000"/>
                <w:sz w:val="16"/>
                <w:szCs w:val="18"/>
                <w:lang w:val="en-GB" w:eastAsia="zh-CN"/>
              </w:rPr>
              <w:t>collision</w:t>
            </w:r>
            <w:r w:rsidRPr="0089253A">
              <w:rPr>
                <w:rFonts w:ascii="Times" w:eastAsia="Batang" w:hAnsi="Times" w:hint="eastAsia"/>
                <w:sz w:val="16"/>
                <w:szCs w:val="18"/>
                <w:lang w:val="en-GB" w:eastAsia="zh-CN"/>
              </w:rPr>
              <w:t xml:space="preserve"> cases 1, 2, 5 and 6, </w:t>
            </w:r>
            <w:r w:rsidRPr="0089253A">
              <w:rPr>
                <w:rFonts w:ascii="Times" w:eastAsia="SimSun" w:hAnsi="Times" w:hint="eastAsia"/>
                <w:sz w:val="16"/>
                <w:szCs w:val="18"/>
                <w:lang w:val="en-GB" w:eastAsia="zh-CN"/>
              </w:rPr>
              <w:t xml:space="preserve">the existing priority rules </w:t>
            </w:r>
            <w:r w:rsidRPr="0089253A">
              <w:rPr>
                <w:rFonts w:ascii="Times" w:eastAsia="SimSun" w:hAnsi="Times"/>
                <w:sz w:val="16"/>
                <w:szCs w:val="18"/>
                <w:lang w:val="en-GB" w:eastAsia="zh-CN"/>
              </w:rPr>
              <w:t>can be</w:t>
            </w:r>
            <w:r w:rsidRPr="0089253A">
              <w:rPr>
                <w:rFonts w:ascii="Times" w:eastAsia="SimSun" w:hAnsi="Times" w:hint="eastAsia"/>
                <w:sz w:val="16"/>
                <w:szCs w:val="18"/>
                <w:lang w:val="en-GB" w:eastAsia="zh-CN"/>
              </w:rPr>
              <w:t xml:space="preserve"> reused </w:t>
            </w:r>
            <w:r w:rsidRPr="0089253A">
              <w:rPr>
                <w:rFonts w:ascii="Times" w:eastAsia="SimSun" w:hAnsi="Times"/>
                <w:bCs/>
                <w:sz w:val="16"/>
                <w:szCs w:val="18"/>
                <w:lang w:val="en-GB" w:eastAsia="zh-CN"/>
              </w:rPr>
              <w:t>for a HD-FDD (e)</w:t>
            </w:r>
            <w:proofErr w:type="spellStart"/>
            <w:r w:rsidRPr="0089253A">
              <w:rPr>
                <w:rFonts w:ascii="Times" w:eastAsia="SimSun" w:hAnsi="Times"/>
                <w:bCs/>
                <w:sz w:val="16"/>
                <w:szCs w:val="18"/>
                <w:lang w:val="en-GB" w:eastAsia="zh-CN"/>
              </w:rPr>
              <w:t>RedCap</w:t>
            </w:r>
            <w:proofErr w:type="spellEnd"/>
            <w:r w:rsidRPr="0089253A">
              <w:rPr>
                <w:rFonts w:ascii="Times" w:eastAsia="SimSun" w:hAnsi="Times"/>
                <w:bCs/>
                <w:sz w:val="16"/>
                <w:szCs w:val="18"/>
                <w:lang w:val="en-GB" w:eastAsia="zh-CN"/>
              </w:rPr>
              <w:t xml:space="preserve"> UE</w:t>
            </w:r>
            <w:r w:rsidRPr="0089253A">
              <w:rPr>
                <w:rFonts w:ascii="Times" w:eastAsia="SimSun" w:hAnsi="Times" w:hint="eastAsia"/>
                <w:bCs/>
                <w:sz w:val="16"/>
                <w:szCs w:val="18"/>
                <w:lang w:val="en-GB" w:eastAsia="zh-CN"/>
              </w:rPr>
              <w:t xml:space="preserve"> in NTN</w:t>
            </w:r>
            <w:r w:rsidRPr="0089253A">
              <w:rPr>
                <w:rFonts w:ascii="Times" w:eastAsia="SimSun" w:hAnsi="Times" w:hint="eastAsia"/>
                <w:sz w:val="16"/>
                <w:szCs w:val="18"/>
                <w:lang w:val="en-GB" w:eastAsia="zh-CN"/>
              </w:rPr>
              <w:t>.</w:t>
            </w:r>
          </w:p>
        </w:tc>
      </w:tr>
    </w:tbl>
    <w:p w14:paraId="0F87997D" w14:textId="77777777" w:rsidR="00C90E2A" w:rsidRDefault="00C90E2A" w:rsidP="00C90E2A">
      <w:pPr>
        <w:jc w:val="both"/>
      </w:pPr>
    </w:p>
    <w:p w14:paraId="21416B39" w14:textId="1662809B" w:rsidR="00785D39" w:rsidRDefault="00785D39" w:rsidP="00C90E2A">
      <w:pPr>
        <w:jc w:val="both"/>
      </w:pPr>
      <w:r>
        <w:t xml:space="preserve">An overview of </w:t>
      </w:r>
      <w:r w:rsidR="0021472F">
        <w:t xml:space="preserve">the legacy </w:t>
      </w:r>
      <w:r>
        <w:t>collision cases</w:t>
      </w:r>
      <w:r w:rsidR="0021472F">
        <w:t xml:space="preserve"> defined for HD-FDD UEs</w:t>
      </w:r>
      <w:r>
        <w:t xml:space="preserve"> is provided through Table 1.</w:t>
      </w:r>
    </w:p>
    <w:tbl>
      <w:tblPr>
        <w:tblStyle w:val="TableGrid"/>
        <w:tblW w:w="0" w:type="auto"/>
        <w:tblLook w:val="04A0" w:firstRow="1" w:lastRow="0" w:firstColumn="1" w:lastColumn="0" w:noHBand="0" w:noVBand="1"/>
      </w:tblPr>
      <w:tblGrid>
        <w:gridCol w:w="4814"/>
        <w:gridCol w:w="4815"/>
      </w:tblGrid>
      <w:tr w:rsidR="00C81368" w14:paraId="16B46E19" w14:textId="77777777" w:rsidTr="00785D39">
        <w:tc>
          <w:tcPr>
            <w:tcW w:w="4814" w:type="dxa"/>
          </w:tcPr>
          <w:p w14:paraId="412001BD" w14:textId="2047FE78" w:rsidR="00C81368" w:rsidRDefault="00C81368" w:rsidP="00C81368">
            <w:pPr>
              <w:jc w:val="center"/>
            </w:pPr>
            <w:r w:rsidRPr="00785D39">
              <w:rPr>
                <w:b/>
                <w:bCs/>
                <w:sz w:val="16"/>
                <w:szCs w:val="16"/>
                <w:lang w:val="en-US"/>
              </w:rPr>
              <w:t>Collisions Cases as described in RAN1#116</w:t>
            </w:r>
          </w:p>
        </w:tc>
        <w:tc>
          <w:tcPr>
            <w:tcW w:w="4815" w:type="dxa"/>
          </w:tcPr>
          <w:p w14:paraId="03EF8455" w14:textId="04FA1093" w:rsidR="00C81368" w:rsidRDefault="00C81368" w:rsidP="00C81368">
            <w:pPr>
              <w:jc w:val="center"/>
            </w:pPr>
            <w:r>
              <w:rPr>
                <w:b/>
                <w:bCs/>
                <w:sz w:val="16"/>
                <w:szCs w:val="16"/>
                <w:lang w:val="en-US"/>
              </w:rPr>
              <w:t>Brief explanation of the legacy rule</w:t>
            </w:r>
          </w:p>
        </w:tc>
      </w:tr>
      <w:tr w:rsidR="00C81368" w14:paraId="5DDC03BC" w14:textId="77777777" w:rsidTr="00785D39">
        <w:tc>
          <w:tcPr>
            <w:tcW w:w="4814" w:type="dxa"/>
          </w:tcPr>
          <w:p w14:paraId="22F077EC" w14:textId="2ACC5126" w:rsidR="00C81368" w:rsidRDefault="00785D39" w:rsidP="00C81368">
            <w:pPr>
              <w:jc w:val="both"/>
            </w:pPr>
            <w:r w:rsidRPr="00785D39">
              <w:rPr>
                <w:sz w:val="16"/>
                <w:szCs w:val="16"/>
              </w:rPr>
              <w:t>Case 1: Dynamically scheduled DL reception collides with semi-statically configured UL transmission</w:t>
            </w:r>
            <w:r w:rsidR="00C81368">
              <w:rPr>
                <w:sz w:val="16"/>
                <w:szCs w:val="16"/>
              </w:rPr>
              <w:t>.</w:t>
            </w:r>
          </w:p>
        </w:tc>
        <w:tc>
          <w:tcPr>
            <w:tcW w:w="4815" w:type="dxa"/>
          </w:tcPr>
          <w:p w14:paraId="7E354D1B" w14:textId="7B51D80C" w:rsidR="00C81368" w:rsidRDefault="00C81368" w:rsidP="00C81368">
            <w:pPr>
              <w:jc w:val="both"/>
            </w:pPr>
            <w:r w:rsidRPr="00785D39">
              <w:rPr>
                <w:sz w:val="16"/>
                <w:szCs w:val="16"/>
                <w:lang w:val="en-US"/>
              </w:rPr>
              <w:t>Dynamic DL is prioritized.</w:t>
            </w:r>
          </w:p>
        </w:tc>
      </w:tr>
      <w:tr w:rsidR="00C81368" w14:paraId="79582CFD" w14:textId="77777777" w:rsidTr="00785D39">
        <w:tc>
          <w:tcPr>
            <w:tcW w:w="4814" w:type="dxa"/>
          </w:tcPr>
          <w:p w14:paraId="5C88381C" w14:textId="178A4DFD" w:rsidR="00C81368" w:rsidRDefault="00785D39" w:rsidP="00C81368">
            <w:pPr>
              <w:jc w:val="both"/>
            </w:pPr>
            <w:r w:rsidRPr="00785D39">
              <w:rPr>
                <w:sz w:val="16"/>
                <w:szCs w:val="16"/>
              </w:rPr>
              <w:t>Case 2: Semi-statically configured DL reception collides with dynamically scheduled UL transmission</w:t>
            </w:r>
            <w:r w:rsidR="00C81368">
              <w:rPr>
                <w:sz w:val="16"/>
                <w:szCs w:val="16"/>
              </w:rPr>
              <w:t>.</w:t>
            </w:r>
          </w:p>
        </w:tc>
        <w:tc>
          <w:tcPr>
            <w:tcW w:w="4815" w:type="dxa"/>
          </w:tcPr>
          <w:p w14:paraId="70DD6AD4" w14:textId="2FDE9D5B" w:rsidR="00C81368" w:rsidRDefault="00C81368" w:rsidP="00C81368">
            <w:pPr>
              <w:jc w:val="both"/>
            </w:pPr>
            <w:r w:rsidRPr="00785D39">
              <w:rPr>
                <w:sz w:val="16"/>
                <w:szCs w:val="16"/>
                <w:lang w:val="en-US"/>
              </w:rPr>
              <w:t>Dynamic UL is prioritized</w:t>
            </w:r>
          </w:p>
        </w:tc>
      </w:tr>
      <w:tr w:rsidR="00C81368" w14:paraId="6BA6027C" w14:textId="77777777" w:rsidTr="00785D39">
        <w:tc>
          <w:tcPr>
            <w:tcW w:w="4814" w:type="dxa"/>
          </w:tcPr>
          <w:p w14:paraId="46C2EE5B" w14:textId="3E61EBE0" w:rsidR="00C81368" w:rsidRDefault="00785D39" w:rsidP="00C81368">
            <w:pPr>
              <w:jc w:val="both"/>
            </w:pPr>
            <w:r w:rsidRPr="00785D39">
              <w:rPr>
                <w:sz w:val="16"/>
                <w:szCs w:val="16"/>
              </w:rPr>
              <w:t>Case 3: Semi-statically configured DL reception collides with semi-statically configured UL transmission</w:t>
            </w:r>
            <w:r w:rsidR="00C81368">
              <w:rPr>
                <w:sz w:val="16"/>
                <w:szCs w:val="16"/>
              </w:rPr>
              <w:t>.</w:t>
            </w:r>
            <w:r w:rsidRPr="00785D39">
              <w:rPr>
                <w:sz w:val="16"/>
                <w:szCs w:val="16"/>
              </w:rPr>
              <w:t xml:space="preserve">  </w:t>
            </w:r>
          </w:p>
        </w:tc>
        <w:tc>
          <w:tcPr>
            <w:tcW w:w="4815" w:type="dxa"/>
          </w:tcPr>
          <w:p w14:paraId="3F3EEA0E" w14:textId="4DA2C604" w:rsidR="00C81368" w:rsidRDefault="00C81368" w:rsidP="00C81368">
            <w:pPr>
              <w:jc w:val="both"/>
            </w:pPr>
            <w:r w:rsidRPr="00785D39">
              <w:rPr>
                <w:sz w:val="16"/>
                <w:szCs w:val="16"/>
                <w:lang w:val="en-US"/>
              </w:rPr>
              <w:t>Error Case</w:t>
            </w:r>
          </w:p>
        </w:tc>
      </w:tr>
      <w:tr w:rsidR="00C81368" w14:paraId="6812C0CC" w14:textId="77777777" w:rsidTr="00785D39">
        <w:tc>
          <w:tcPr>
            <w:tcW w:w="4814" w:type="dxa"/>
          </w:tcPr>
          <w:p w14:paraId="5ABA425C" w14:textId="5C5BB0FE" w:rsidR="00C81368" w:rsidRDefault="00785D39" w:rsidP="00C81368">
            <w:pPr>
              <w:jc w:val="both"/>
            </w:pPr>
            <w:r w:rsidRPr="00785D39">
              <w:rPr>
                <w:sz w:val="16"/>
                <w:szCs w:val="16"/>
              </w:rPr>
              <w:t>Case 4: Dynamically scheduled DL reception collides with dynamic scheduled UL transmission</w:t>
            </w:r>
            <w:r w:rsidR="00C81368">
              <w:rPr>
                <w:sz w:val="16"/>
                <w:szCs w:val="16"/>
              </w:rPr>
              <w:t>.</w:t>
            </w:r>
          </w:p>
        </w:tc>
        <w:tc>
          <w:tcPr>
            <w:tcW w:w="4815" w:type="dxa"/>
          </w:tcPr>
          <w:p w14:paraId="3690B23E" w14:textId="44A1F0AA" w:rsidR="00C81368" w:rsidRDefault="00C81368" w:rsidP="00C81368">
            <w:pPr>
              <w:jc w:val="both"/>
            </w:pPr>
            <w:r w:rsidRPr="00785D39">
              <w:rPr>
                <w:sz w:val="16"/>
                <w:szCs w:val="16"/>
                <w:lang w:val="en-US"/>
              </w:rPr>
              <w:t>Error Case</w:t>
            </w:r>
          </w:p>
        </w:tc>
      </w:tr>
      <w:tr w:rsidR="00C81368" w14:paraId="2D7636B8" w14:textId="77777777" w:rsidTr="00785D39">
        <w:tc>
          <w:tcPr>
            <w:tcW w:w="4814" w:type="dxa"/>
          </w:tcPr>
          <w:p w14:paraId="327B4EDE" w14:textId="6EA09E3F" w:rsidR="00C81368" w:rsidRDefault="00785D39" w:rsidP="00C81368">
            <w:pPr>
              <w:jc w:val="both"/>
            </w:pPr>
            <w:r w:rsidRPr="00785D39">
              <w:rPr>
                <w:sz w:val="16"/>
                <w:szCs w:val="16"/>
              </w:rPr>
              <w:t>Case 5: Configured SSB collides with dynamically scheduled or configured UL transmission</w:t>
            </w:r>
            <w:r w:rsidR="00C81368">
              <w:rPr>
                <w:sz w:val="16"/>
                <w:szCs w:val="16"/>
              </w:rPr>
              <w:t>.</w:t>
            </w:r>
          </w:p>
        </w:tc>
        <w:tc>
          <w:tcPr>
            <w:tcW w:w="4815" w:type="dxa"/>
          </w:tcPr>
          <w:p w14:paraId="3F8D5EAF" w14:textId="22E3D54B" w:rsidR="00C81368" w:rsidRDefault="00C81368" w:rsidP="00C81368">
            <w:pPr>
              <w:jc w:val="both"/>
            </w:pPr>
            <w:r w:rsidRPr="00785D39">
              <w:rPr>
                <w:sz w:val="16"/>
                <w:szCs w:val="16"/>
                <w:lang w:val="en-US"/>
              </w:rPr>
              <w:t>SSB is prioritized, overlapping uplink is dropped.</w:t>
            </w:r>
          </w:p>
        </w:tc>
      </w:tr>
      <w:tr w:rsidR="00C81368" w14:paraId="69F9E35E" w14:textId="77777777" w:rsidTr="00785D39">
        <w:tc>
          <w:tcPr>
            <w:tcW w:w="4814" w:type="dxa"/>
          </w:tcPr>
          <w:p w14:paraId="2B1DEDD6" w14:textId="26D0D793" w:rsidR="00C81368" w:rsidRDefault="00785D39" w:rsidP="00C81368">
            <w:pPr>
              <w:jc w:val="both"/>
            </w:pPr>
            <w:r w:rsidRPr="00785D39">
              <w:rPr>
                <w:sz w:val="16"/>
                <w:szCs w:val="16"/>
              </w:rPr>
              <w:t>Case 6: Dynamic or semi-static DL collides with valid RO</w:t>
            </w:r>
            <w:r w:rsidR="00C81368">
              <w:rPr>
                <w:sz w:val="16"/>
                <w:szCs w:val="16"/>
              </w:rPr>
              <w:t>.</w:t>
            </w:r>
          </w:p>
        </w:tc>
        <w:tc>
          <w:tcPr>
            <w:tcW w:w="4815" w:type="dxa"/>
          </w:tcPr>
          <w:p w14:paraId="3639FF0A" w14:textId="34EAE1DE" w:rsidR="00C81368" w:rsidRDefault="00C81368" w:rsidP="00C81368">
            <w:pPr>
              <w:jc w:val="both"/>
            </w:pPr>
            <w:r w:rsidRPr="00785D39">
              <w:rPr>
                <w:sz w:val="16"/>
                <w:szCs w:val="16"/>
                <w:lang w:val="en-US"/>
              </w:rPr>
              <w:t>Up to UE implementation whether to receive DL or transmit PRACH/</w:t>
            </w:r>
            <w:proofErr w:type="spellStart"/>
            <w:r w:rsidRPr="00785D39">
              <w:rPr>
                <w:sz w:val="16"/>
                <w:szCs w:val="16"/>
                <w:lang w:val="en-US"/>
              </w:rPr>
              <w:t>MsgA</w:t>
            </w:r>
            <w:proofErr w:type="spellEnd"/>
          </w:p>
        </w:tc>
      </w:tr>
      <w:tr w:rsidR="00C81368" w14:paraId="282BBE0A" w14:textId="77777777" w:rsidTr="00785D39">
        <w:tc>
          <w:tcPr>
            <w:tcW w:w="4814" w:type="dxa"/>
          </w:tcPr>
          <w:p w14:paraId="32948AF4" w14:textId="218D96D4" w:rsidR="00C81368" w:rsidRDefault="00785D39" w:rsidP="00C81368">
            <w:pPr>
              <w:jc w:val="both"/>
            </w:pPr>
            <w:r w:rsidRPr="00785D39">
              <w:rPr>
                <w:sz w:val="16"/>
                <w:szCs w:val="16"/>
              </w:rPr>
              <w:t>Case 7: Collision due to direction switching</w:t>
            </w:r>
            <w:r w:rsidR="00C81368">
              <w:rPr>
                <w:sz w:val="16"/>
                <w:szCs w:val="16"/>
              </w:rPr>
              <w:t>.</w:t>
            </w:r>
          </w:p>
        </w:tc>
        <w:tc>
          <w:tcPr>
            <w:tcW w:w="4815" w:type="dxa"/>
          </w:tcPr>
          <w:p w14:paraId="07A38B82" w14:textId="6ADBDF66" w:rsidR="00C81368" w:rsidRDefault="00C81368" w:rsidP="00C81368">
            <w:pPr>
              <w:jc w:val="both"/>
            </w:pPr>
            <w:r w:rsidRPr="00785D39">
              <w:rPr>
                <w:sz w:val="16"/>
                <w:szCs w:val="16"/>
                <w:lang w:val="en-US"/>
              </w:rPr>
              <w:t xml:space="preserve">Not specified as a separate rule. TS 36.211 clause 4.3.2 </w:t>
            </w:r>
            <w:r w:rsidR="008D2D65">
              <w:rPr>
                <w:sz w:val="16"/>
                <w:szCs w:val="16"/>
                <w:lang w:val="en-US"/>
              </w:rPr>
              <w:t xml:space="preserve">(see [5]) </w:t>
            </w:r>
            <w:r w:rsidRPr="00785D39">
              <w:rPr>
                <w:sz w:val="16"/>
                <w:szCs w:val="16"/>
                <w:lang w:val="en-US"/>
              </w:rPr>
              <w:t>describes the definitions for “DL-to-UL switching time” and “UL-to-DL switching time” which are used in other collision rules.</w:t>
            </w:r>
          </w:p>
        </w:tc>
      </w:tr>
    </w:tbl>
    <w:p w14:paraId="1B086EE5" w14:textId="77777777" w:rsidR="00785D39" w:rsidRDefault="00785D39" w:rsidP="00C90E2A">
      <w:pPr>
        <w:jc w:val="both"/>
      </w:pPr>
    </w:p>
    <w:p w14:paraId="33EC63B3" w14:textId="6A2F7F9E" w:rsidR="006832E0" w:rsidRDefault="00376966" w:rsidP="00C90E2A">
      <w:pPr>
        <w:jc w:val="both"/>
      </w:pPr>
      <w:r>
        <w:t xml:space="preserve">As can be seen from Table 1, </w:t>
      </w:r>
      <w:bookmarkStart w:id="41" w:name="_Hlk164853202"/>
      <w:r>
        <w:t>“</w:t>
      </w:r>
      <w:r w:rsidRPr="00376966">
        <w:t>collision cases 1, 2, 5 and 6</w:t>
      </w:r>
      <w:r>
        <w:t>” they all count with a prioritization defined, which</w:t>
      </w:r>
      <w:r w:rsidR="006832E0">
        <w:t xml:space="preserve"> makes those cases not as uncertain as case 3 and case 4 which are considered error cases</w:t>
      </w:r>
      <w:bookmarkEnd w:id="41"/>
      <w:r w:rsidR="006832E0">
        <w:t>. Having said that, “</w:t>
      </w:r>
      <w:r w:rsidR="006832E0" w:rsidRPr="00376966">
        <w:t>collision cases 1, 2, 5 and 6</w:t>
      </w:r>
      <w:r w:rsidR="006832E0">
        <w:t>” offer functional support for HD-FDD UEs in NTN and it is not essential to optimize them.</w:t>
      </w:r>
    </w:p>
    <w:p w14:paraId="52205573" w14:textId="32F4BB00" w:rsidR="00785D39" w:rsidRDefault="0021472F" w:rsidP="0021472F">
      <w:pPr>
        <w:pStyle w:val="Observation"/>
        <w:ind w:left="1701" w:hanging="1701"/>
      </w:pPr>
      <w:bookmarkStart w:id="42" w:name="_Toc170132893"/>
      <w:r>
        <w:t xml:space="preserve">It is important to highlight that </w:t>
      </w:r>
      <w:r w:rsidRPr="0021472F">
        <w:t>“collision cases 1, 2, 5 and 6</w:t>
      </w:r>
      <w:r>
        <w:t>,</w:t>
      </w:r>
      <w:r w:rsidRPr="0021472F">
        <w:t xml:space="preserve">” they all count with a prioritization defined, which makes those cases not as uncertain as case 3 and case 4 which </w:t>
      </w:r>
      <w:r w:rsidR="00323E34">
        <w:t xml:space="preserve">in legacy </w:t>
      </w:r>
      <w:r w:rsidRPr="0021472F">
        <w:t>are considered error cases</w:t>
      </w:r>
      <w:r>
        <w:t>.</w:t>
      </w:r>
      <w:bookmarkEnd w:id="42"/>
    </w:p>
    <w:p w14:paraId="0CB05188" w14:textId="0AA58DC0" w:rsidR="0021472F" w:rsidRPr="00C90E2A" w:rsidRDefault="0021472F" w:rsidP="0021472F">
      <w:pPr>
        <w:pStyle w:val="Observation"/>
        <w:ind w:left="1701" w:hanging="1701"/>
      </w:pPr>
      <w:bookmarkStart w:id="43" w:name="_Toc170132894"/>
      <w:r>
        <w:t xml:space="preserve">In line with </w:t>
      </w:r>
      <w:r w:rsidR="00FE3F84">
        <w:t>RAN1 conclusions</w:t>
      </w:r>
      <w:r>
        <w:t xml:space="preserve">, </w:t>
      </w:r>
      <w:r w:rsidRPr="0021472F">
        <w:t>“</w:t>
      </w:r>
      <w:r w:rsidR="00FE3F84" w:rsidRPr="00FE3F84">
        <w:t>For collision cases 1, 2, 5 and 6, the existing priority rules can be reused for a HD-FDD (e)</w:t>
      </w:r>
      <w:proofErr w:type="spellStart"/>
      <w:r w:rsidR="00FE3F84" w:rsidRPr="00FE3F84">
        <w:t>RedCap</w:t>
      </w:r>
      <w:proofErr w:type="spellEnd"/>
      <w:r w:rsidR="00FE3F84" w:rsidRPr="00FE3F84">
        <w:t xml:space="preserve"> UE in NTN.</w:t>
      </w:r>
      <w:r w:rsidRPr="0021472F">
        <w:t xml:space="preserve">” </w:t>
      </w:r>
      <w:r w:rsidR="00FE3F84">
        <w:t xml:space="preserve">Collision cases 1, 2, 5, and 6 </w:t>
      </w:r>
      <w:r w:rsidRPr="0021472F">
        <w:t>offer functional support for HD-FDD UEs in NTN and it is not essential to optimize them</w:t>
      </w:r>
      <w:r>
        <w:t>.</w:t>
      </w:r>
      <w:bookmarkEnd w:id="43"/>
    </w:p>
    <w:p w14:paraId="5300F849" w14:textId="75C6654B" w:rsidR="00C01F33" w:rsidRPr="00CE0424" w:rsidRDefault="003D5949" w:rsidP="00DF5DE2">
      <w:pPr>
        <w:pStyle w:val="Heading1"/>
      </w:pPr>
      <w:r>
        <w:t>3</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44" w:name="_In-sequence_SDU_delivery"/>
    <w:bookmarkEnd w:id="44"/>
    <w:p w14:paraId="7CBF747B" w14:textId="35B6402D" w:rsidR="00F0029C" w:rsidRDefault="000C11D5" w:rsidP="00A11267">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0132868" w:history="1">
        <w:r w:rsidR="00F0029C" w:rsidRPr="009227AC">
          <w:rPr>
            <w:rStyle w:val="Hyperlink"/>
            <w:noProof/>
          </w:rPr>
          <w:t>Observation 1</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For Rel-19 HD-FDD (e)RedCap in NTN, from among all the “collision cases” that exist in terrestrial networks, only two of them (i.e., case 3 &amp; 4) are associated with “error cases,” whereas all other cases have “prioritization rules” well defined.</w:t>
        </w:r>
      </w:hyperlink>
    </w:p>
    <w:p w14:paraId="57E4A05F" w14:textId="4F3507FC" w:rsidR="00F0029C" w:rsidRDefault="00DD031E" w:rsidP="00A11267">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0132869" w:history="1">
        <w:r w:rsidR="00F0029C" w:rsidRPr="009227AC">
          <w:rPr>
            <w:rStyle w:val="Hyperlink"/>
            <w:noProof/>
          </w:rPr>
          <w:t>Observation 2</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RAN1 concluded that for Rel-19 HD-FDD RedCap/eRedCap UE in NTN, the issues caused by TA mismatch between actual TA used by the UE and assumed TA for the UE at the gNB should be mitigated for collision cases 3 and 4 (Existing priority rules for other collision cases can be reused).</w:t>
        </w:r>
      </w:hyperlink>
    </w:p>
    <w:p w14:paraId="78E948EE" w14:textId="763FAF76" w:rsidR="00F0029C" w:rsidRDefault="00DD031E" w:rsidP="00A11267">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0132870" w:history="1">
        <w:r w:rsidR="00F0029C" w:rsidRPr="009227AC">
          <w:rPr>
            <w:rStyle w:val="Hyperlink"/>
            <w:noProof/>
          </w:rPr>
          <w:t>Observation 3</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 xml:space="preserve">There is a Note under the conclusion reached for collision cases 3 &amp; 4, which means that if RAN1 ends up with an enhancement for collision cases 3 &amp; 4 that somehow is also beneficial for other cases, then we can further discuss to apply </w:t>
        </w:r>
        <w:r w:rsidR="006201B7">
          <w:rPr>
            <w:rStyle w:val="Hyperlink"/>
            <w:noProof/>
          </w:rPr>
          <w:t>such enhancement</w:t>
        </w:r>
        <w:r w:rsidR="00F0029C" w:rsidRPr="009227AC">
          <w:rPr>
            <w:rStyle w:val="Hyperlink"/>
            <w:noProof/>
          </w:rPr>
          <w:t xml:space="preserve"> to other cases.</w:t>
        </w:r>
      </w:hyperlink>
    </w:p>
    <w:p w14:paraId="289FCC4C" w14:textId="6312A8E8" w:rsidR="00F0029C" w:rsidRDefault="00DD031E" w:rsidP="00A11267">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0132871" w:history="1">
        <w:r w:rsidR="00F0029C" w:rsidRPr="009227AC">
          <w:rPr>
            <w:rStyle w:val="Hyperlink"/>
            <w:noProof/>
          </w:rPr>
          <w:t>Observation 4</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In line with RAN1 conclusions, RAN Plenary #104 updated the WID as follows:</w:t>
        </w:r>
      </w:hyperlink>
    </w:p>
    <w:p w14:paraId="156D4093" w14:textId="75E15506" w:rsidR="00F0029C" w:rsidRDefault="00DD031E" w:rsidP="00A11267">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0132872" w:history="1">
        <w:r w:rsidR="00F0029C" w:rsidRPr="009227AC">
          <w:rPr>
            <w:rStyle w:val="Hyperlink"/>
            <w:rFonts w:ascii="Courier New" w:hAnsi="Courier New" w:cs="Courier New"/>
            <w:noProof/>
          </w:rPr>
          <w:t>o</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Enhancements are targeted for the following HD collisions cases (cases 3 and 4):</w:t>
        </w:r>
      </w:hyperlink>
    </w:p>
    <w:p w14:paraId="1B530D63" w14:textId="52AE3B25" w:rsidR="00F0029C" w:rsidRDefault="00DD031E" w:rsidP="00A11267">
      <w:pPr>
        <w:pStyle w:val="TableofFigures"/>
        <w:tabs>
          <w:tab w:val="right" w:leader="dot" w:pos="9629"/>
        </w:tabs>
        <w:ind w:left="2410" w:hanging="425"/>
        <w:jc w:val="both"/>
        <w:rPr>
          <w:rFonts w:asciiTheme="minorHAnsi" w:eastAsiaTheme="minorEastAsia" w:hAnsiTheme="minorHAnsi" w:cstheme="minorBidi"/>
          <w:b w:val="0"/>
          <w:noProof/>
          <w:kern w:val="2"/>
          <w:sz w:val="22"/>
          <w:szCs w:val="22"/>
          <w:lang w:val="en-SE" w:eastAsia="en-SE"/>
          <w14:ligatures w14:val="standardContextual"/>
        </w:rPr>
      </w:pPr>
      <w:hyperlink w:anchor="_Toc170132873" w:history="1">
        <w:r w:rsidR="00F0029C" w:rsidRPr="009227AC">
          <w:rPr>
            <w:rStyle w:val="Hyperlink"/>
            <w:rFonts w:ascii="Wingdings" w:hAnsi="Wingdings"/>
            <w:noProof/>
          </w:rPr>
          <w:t></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Semi-statically configured DL reception collides with semi-statically configured UL transmission</w:t>
        </w:r>
      </w:hyperlink>
    </w:p>
    <w:p w14:paraId="5C355B77" w14:textId="3F16A932" w:rsidR="00F0029C" w:rsidRDefault="00DD031E" w:rsidP="00A11267">
      <w:pPr>
        <w:pStyle w:val="TableofFigures"/>
        <w:tabs>
          <w:tab w:val="right" w:leader="dot" w:pos="9629"/>
        </w:tabs>
        <w:ind w:left="2410" w:hanging="425"/>
        <w:jc w:val="both"/>
        <w:rPr>
          <w:rFonts w:asciiTheme="minorHAnsi" w:eastAsiaTheme="minorEastAsia" w:hAnsiTheme="minorHAnsi" w:cstheme="minorBidi"/>
          <w:b w:val="0"/>
          <w:noProof/>
          <w:kern w:val="2"/>
          <w:sz w:val="22"/>
          <w:szCs w:val="22"/>
          <w:lang w:val="en-SE" w:eastAsia="en-SE"/>
          <w14:ligatures w14:val="standardContextual"/>
        </w:rPr>
      </w:pPr>
      <w:hyperlink w:anchor="_Toc170132874" w:history="1">
        <w:r w:rsidR="00F0029C" w:rsidRPr="009227AC">
          <w:rPr>
            <w:rStyle w:val="Hyperlink"/>
            <w:rFonts w:ascii="Wingdings" w:hAnsi="Wingdings"/>
            <w:noProof/>
          </w:rPr>
          <w:t></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Dynamically scheduled DL reception collides with dynamic scheduled UL transmission</w:t>
        </w:r>
      </w:hyperlink>
    </w:p>
    <w:p w14:paraId="0602CF88" w14:textId="52277FF4" w:rsidR="00F0029C" w:rsidRDefault="00DD031E" w:rsidP="00A11267">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0132875" w:history="1">
        <w:r w:rsidR="00F0029C" w:rsidRPr="009227AC">
          <w:rPr>
            <w:rStyle w:val="Hyperlink"/>
            <w:rFonts w:ascii="Courier New" w:hAnsi="Courier New" w:cs="Courier New"/>
            <w:noProof/>
          </w:rPr>
          <w:t>o</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Note: enhancements for other HD collision cases are not targeted. Enhancements for HD collision cases 3 and 4 that may improve other HD collision cases are not precluded.</w:t>
        </w:r>
      </w:hyperlink>
    </w:p>
    <w:p w14:paraId="34E04C14" w14:textId="3EA5618F" w:rsidR="00F0029C" w:rsidRDefault="00DD031E" w:rsidP="00A11267">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0132876" w:history="1">
        <w:r w:rsidR="00F0029C" w:rsidRPr="009227AC">
          <w:rPr>
            <w:rStyle w:val="Hyperlink"/>
            <w:noProof/>
          </w:rPr>
          <w:t>Observation 5</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Case 3 “Semi-statically configured DL reception collides with semi-statically configured UL transmission”, for a HD-FDD (e)RedCap UE in Terrestrial Networks is treated as an error case.</w:t>
        </w:r>
      </w:hyperlink>
    </w:p>
    <w:p w14:paraId="1BD37389" w14:textId="35E6BC50" w:rsidR="00F0029C" w:rsidRDefault="00DD031E" w:rsidP="00A11267">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0132877" w:history="1">
        <w:r w:rsidR="00F0029C" w:rsidRPr="009227AC">
          <w:rPr>
            <w:rStyle w:val="Hyperlink"/>
            <w:noProof/>
          </w:rPr>
          <w:t>Observation 6</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In relation with the previous observation, the technical specification states that “</w:t>
        </w:r>
        <w:r w:rsidR="00F0029C" w:rsidRPr="009227AC">
          <w:rPr>
            <w:rStyle w:val="Hyperlink"/>
            <w:i/>
            <w:iCs/>
            <w:noProof/>
          </w:rPr>
          <w:t>A HD-UE does not expect to receive both a Type-0/0A/0B/1/2-PDCCH CSS set configuration for PDCCH reception in a set of symbols and dedicated higher layer parameters configuring transmission in the set of symbols, except Type-2-PDCCH CSS set configuration for PDCCH reception in a set of symbols and configured-grant based PUSCH transmission</w:t>
        </w:r>
        <w:r w:rsidR="00F0029C" w:rsidRPr="009227AC">
          <w:rPr>
            <w:rStyle w:val="Hyperlink"/>
            <w:noProof/>
          </w:rPr>
          <w:t>”.</w:t>
        </w:r>
      </w:hyperlink>
    </w:p>
    <w:p w14:paraId="1A040133" w14:textId="10735AAA" w:rsidR="00F0029C" w:rsidRDefault="00DD031E" w:rsidP="00A11267">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0132878" w:history="1">
        <w:r w:rsidR="00F0029C" w:rsidRPr="009227AC">
          <w:rPr>
            <w:rStyle w:val="Hyperlink"/>
            <w:noProof/>
          </w:rPr>
          <w:t>Observation 7</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In addition to what is mentioned in the previous observation, the technical specification states “The UE expects to be configured with a Type-2-PDCCH CSS set configuration for PDCCH reception such that there is at least one paging occasion that does not overlap with configured-grant based PUSCH transmission”.</w:t>
        </w:r>
      </w:hyperlink>
    </w:p>
    <w:p w14:paraId="26AEBE5F" w14:textId="5DA2C716" w:rsidR="00F0029C" w:rsidRDefault="00DD031E" w:rsidP="00A11267">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0132879" w:history="1">
        <w:r w:rsidR="00F0029C" w:rsidRPr="009227AC">
          <w:rPr>
            <w:rStyle w:val="Hyperlink"/>
            <w:noProof/>
          </w:rPr>
          <w:t>Observation 8</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Case 3 has been identified to be less suitable for NTN. Hence, RAN1 may define a prioritization (e.g., DL is prioritized over UL) instead of having an error case for HD-FDD (e)RedCap in NTN.</w:t>
        </w:r>
      </w:hyperlink>
    </w:p>
    <w:p w14:paraId="18CA08DF" w14:textId="0355099F" w:rsidR="00F0029C" w:rsidRDefault="00DD031E" w:rsidP="00A11267">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0132880" w:history="1">
        <w:r w:rsidR="00F0029C" w:rsidRPr="009227AC">
          <w:rPr>
            <w:rStyle w:val="Hyperlink"/>
            <w:noProof/>
          </w:rPr>
          <w:t>Observation 9</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For Case 3 and a HD-FDD (e)RedCap UE in NTN, in line with the spirit of guaranteeing “at least one paging occasion,” RAN 1 could prioritize semi-statically configured DL over semi-statically configured UL. It can be discussed if in general semi-statically configured DL reception is to be prioritized over a semi-statically configured UL transmission, or if a specific semi-statically configured DL reception (e.g., Type-2-PDCCH CSS) is to be prioritized.</w:t>
        </w:r>
      </w:hyperlink>
    </w:p>
    <w:p w14:paraId="19C31BFF" w14:textId="7D3EAF51" w:rsidR="00F0029C" w:rsidRDefault="00DD031E" w:rsidP="00A11267">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0132881" w:history="1">
        <w:r w:rsidR="00F0029C" w:rsidRPr="009227AC">
          <w:rPr>
            <w:rStyle w:val="Hyperlink"/>
            <w:noProof/>
          </w:rPr>
          <w:t>Observation 10</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Case 4 “Dynamically scheduled DL reception collides with dynamic scheduled UL transmission”, for a HD-FDD (e)RedCap UE in Terrestrial Networks is treated as an error case.</w:t>
        </w:r>
      </w:hyperlink>
    </w:p>
    <w:p w14:paraId="6D15B5F7" w14:textId="5D5BCACD" w:rsidR="00F0029C" w:rsidRDefault="00DD031E" w:rsidP="00A11267">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0132882" w:history="1">
        <w:r w:rsidR="00F0029C" w:rsidRPr="009227AC">
          <w:rPr>
            <w:rStyle w:val="Hyperlink"/>
            <w:noProof/>
          </w:rPr>
          <w:t>Observation 11</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In relation with the previous observation, legacy states that “A HD-UE does not expect to detect a DCI format scheduling a reception in a set of symbols and detect a DCI format scheduling a transmission in any symbol from the set of symbols”.</w:t>
        </w:r>
      </w:hyperlink>
    </w:p>
    <w:p w14:paraId="74F2A4A3" w14:textId="3C952727" w:rsidR="00F0029C" w:rsidRDefault="00DD031E" w:rsidP="00A11267">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0132883" w:history="1">
        <w:r w:rsidR="00F0029C" w:rsidRPr="009227AC">
          <w:rPr>
            <w:rStyle w:val="Hyperlink"/>
            <w:noProof/>
          </w:rPr>
          <w:t>Observation 12</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Case 4 has been identified to be less suitable for NTN. Hence, RAN1 may define a prioritization (e.g., DL is prioritized over UL) instead of having an error case for HD-FDD (e)RedCap in NTN.</w:t>
        </w:r>
      </w:hyperlink>
    </w:p>
    <w:p w14:paraId="1BA2EE3D" w14:textId="7DF1157E" w:rsidR="00F0029C" w:rsidRDefault="00DD031E" w:rsidP="00A11267">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0132884" w:history="1">
        <w:r w:rsidR="00F0029C" w:rsidRPr="009227AC">
          <w:rPr>
            <w:rStyle w:val="Hyperlink"/>
            <w:noProof/>
          </w:rPr>
          <w:t>Observation 13</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For Case 4 and a HD-FDD (e)RedCap UE in NTN, in view of the relevance of receiving SIB19, RAN 1 could consider prioritizing “dynamically scheduled DL reception” over “dynamic scheduled UL transmission”. It can be discussed if in general “dynamically scheduled DL reception” is to be prioritized over a “dynamic scheduled UL transmission”, or if a specific dynamically scheduled DL reception (e.g., SIB19) is to be prioritized.</w:t>
        </w:r>
      </w:hyperlink>
    </w:p>
    <w:p w14:paraId="549A58B9" w14:textId="3939F68A" w:rsidR="00F0029C" w:rsidRDefault="00DD031E" w:rsidP="00A11267">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0132885" w:history="1">
        <w:r w:rsidR="00F0029C" w:rsidRPr="009227AC">
          <w:rPr>
            <w:rStyle w:val="Hyperlink"/>
            <w:noProof/>
          </w:rPr>
          <w:t>Observation 14</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There have been preliminary proposals for adding prioritization rules for collision cases 3 and 4 using any of the following alternatives:</w:t>
        </w:r>
      </w:hyperlink>
    </w:p>
    <w:p w14:paraId="404AA4BF" w14:textId="31768B0E" w:rsidR="00F0029C" w:rsidRDefault="00DD031E" w:rsidP="00A11267">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0132886" w:history="1">
        <w:r w:rsidR="00F0029C" w:rsidRPr="009227AC">
          <w:rPr>
            <w:rStyle w:val="Hyperlink"/>
            <w:rFonts w:ascii="Symbol" w:hAnsi="Symbol"/>
            <w:noProof/>
          </w:rPr>
          <w:t></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Adding a fixed rule in the specification (i.e., no signalling).</w:t>
        </w:r>
      </w:hyperlink>
    </w:p>
    <w:p w14:paraId="0A9F10AD" w14:textId="36732BD3" w:rsidR="00F0029C" w:rsidRDefault="00DD031E" w:rsidP="00A11267">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0132887" w:history="1">
        <w:r w:rsidR="00F0029C" w:rsidRPr="009227AC">
          <w:rPr>
            <w:rStyle w:val="Hyperlink"/>
            <w:rFonts w:ascii="Symbol" w:hAnsi="Symbol"/>
            <w:noProof/>
          </w:rPr>
          <w:t></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Leaving up to the UE implementation to decide the priority (i.e., Adding a statement in the specification like the one that exists for collision case 6 “the HD-UE can select based on its implementation whether to either transmit … or receive …”).</w:t>
        </w:r>
      </w:hyperlink>
    </w:p>
    <w:p w14:paraId="134F75CC" w14:textId="6D6EAF08" w:rsidR="00F0029C" w:rsidRDefault="00DD031E" w:rsidP="00A11267">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0132888" w:history="1">
        <w:r w:rsidR="00F0029C" w:rsidRPr="009227AC">
          <w:rPr>
            <w:rStyle w:val="Hyperlink"/>
            <w:rFonts w:ascii="Symbol" w:hAnsi="Symbol"/>
            <w:noProof/>
          </w:rPr>
          <w:t></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Introducing signalling for the network to decide the priority.</w:t>
        </w:r>
      </w:hyperlink>
    </w:p>
    <w:p w14:paraId="6A66C862" w14:textId="3F41EDC8" w:rsidR="00F0029C" w:rsidRDefault="00DD031E" w:rsidP="00A11267">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0132889" w:history="1">
        <w:r w:rsidR="00F0029C" w:rsidRPr="009227AC">
          <w:rPr>
            <w:rStyle w:val="Hyperlink"/>
            <w:noProof/>
          </w:rPr>
          <w:t>Observation 15</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In our understanding, the intention behind defining priorities for collision cases 3 and 4 is eliminating the current uncertainty of those cases being treated as error cases. Thus, adding a fixed rule in the specification seems to be a suitable approach (just as it has been done for most of the existing collision cases).</w:t>
        </w:r>
      </w:hyperlink>
    </w:p>
    <w:p w14:paraId="04223710" w14:textId="52E5BB5A" w:rsidR="00F0029C" w:rsidRDefault="00DD031E" w:rsidP="00A11267">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0132890" w:history="1">
        <w:r w:rsidR="00F0029C" w:rsidRPr="009227AC">
          <w:rPr>
            <w:rStyle w:val="Hyperlink"/>
            <w:noProof/>
          </w:rPr>
          <w:t>Observation 16</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In relation with the previous observation. Our initial view is that the other alternatives</w:t>
        </w:r>
        <w:r w:rsidR="00201331">
          <w:rPr>
            <w:rStyle w:val="Hyperlink"/>
            <w:noProof/>
          </w:rPr>
          <w:t xml:space="preserve"> </w:t>
        </w:r>
        <w:r w:rsidR="00201331">
          <w:t>(i.e., up to UE implementation, and signalling)</w:t>
        </w:r>
        <w:r w:rsidR="00F0029C" w:rsidRPr="009227AC">
          <w:rPr>
            <w:rStyle w:val="Hyperlink"/>
            <w:noProof/>
          </w:rPr>
          <w:t xml:space="preserve"> for introducing the priorities of collision cases 3 and 4 are less preferred because of the following reasons:</w:t>
        </w:r>
      </w:hyperlink>
    </w:p>
    <w:p w14:paraId="2FA72406" w14:textId="4C7A214D" w:rsidR="00F0029C" w:rsidRDefault="00DD031E" w:rsidP="00A11267">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0132891" w:history="1">
        <w:r w:rsidR="00F0029C" w:rsidRPr="009227AC">
          <w:rPr>
            <w:rStyle w:val="Hyperlink"/>
            <w:rFonts w:ascii="Symbol" w:hAnsi="Symbol"/>
            <w:noProof/>
          </w:rPr>
          <w:t></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Leaving up to the UE implementation to decide the priority: In terms of eliminating the uncertainty, this alternative keeps the uncertainty and varies from time-to-time (i.e., as per UE’s discretion) what is to be prioritized.</w:t>
        </w:r>
      </w:hyperlink>
    </w:p>
    <w:p w14:paraId="3A1DD166" w14:textId="682E6F65" w:rsidR="00F0029C" w:rsidRDefault="00DD031E" w:rsidP="00A11267">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0132892" w:history="1">
        <w:r w:rsidR="00F0029C" w:rsidRPr="009227AC">
          <w:rPr>
            <w:rStyle w:val="Hyperlink"/>
            <w:rFonts w:ascii="Symbol" w:hAnsi="Symbol"/>
            <w:noProof/>
          </w:rPr>
          <w:t></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Introducing signalling for the network to decide the priority: The information to be potentially prioritized (e.g., SIB19) takes place during both initial access and connected mode. Thus, using signalling to define priority rules for collision cases 3 and 4 likely will end-up impacting “common control information” for initial access and “UE specific control information” for when the UE has established RRC connection with the network.</w:t>
        </w:r>
      </w:hyperlink>
    </w:p>
    <w:p w14:paraId="24F6FA04" w14:textId="03F3255D" w:rsidR="00F0029C" w:rsidRDefault="00DD031E" w:rsidP="00A11267">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0132893" w:history="1">
        <w:r w:rsidR="00F0029C" w:rsidRPr="009227AC">
          <w:rPr>
            <w:rStyle w:val="Hyperlink"/>
            <w:noProof/>
          </w:rPr>
          <w:t>Observation 17</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It is important to highlight that “collision cases 1, 2, 5 and 6,” they all count with a prioritization defined, which makes those cases not as uncertain as case 3 and case 4 which in legacy are considered error cases.</w:t>
        </w:r>
      </w:hyperlink>
    </w:p>
    <w:p w14:paraId="31E23BA1" w14:textId="1E184C8F" w:rsidR="00F0029C" w:rsidRDefault="00DD031E" w:rsidP="00A11267">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0132894" w:history="1">
        <w:r w:rsidR="00F0029C" w:rsidRPr="009227AC">
          <w:rPr>
            <w:rStyle w:val="Hyperlink"/>
            <w:noProof/>
          </w:rPr>
          <w:t>Observation 18</w:t>
        </w:r>
        <w:r w:rsidR="00F0029C">
          <w:rPr>
            <w:rFonts w:asciiTheme="minorHAnsi" w:eastAsiaTheme="minorEastAsia" w:hAnsiTheme="minorHAnsi" w:cstheme="minorBidi"/>
            <w:b w:val="0"/>
            <w:noProof/>
            <w:kern w:val="2"/>
            <w:sz w:val="22"/>
            <w:szCs w:val="22"/>
            <w:lang w:val="en-SE" w:eastAsia="en-SE"/>
            <w14:ligatures w14:val="standardContextual"/>
          </w:rPr>
          <w:tab/>
        </w:r>
        <w:r w:rsidR="00F0029C" w:rsidRPr="009227AC">
          <w:rPr>
            <w:rStyle w:val="Hyperlink"/>
            <w:noProof/>
          </w:rPr>
          <w:t>In line with RAN1 conclusions, “For collision cases 1, 2, 5 and 6, the existing priority rules can be reused for a HD-FDD (e)RedCap UE in NTN.” Collision cases 1, 2, 5, and 6 offer functional support for HD-FDD UEs in NTN and it is not essential to optimize them.</w:t>
        </w:r>
      </w:hyperlink>
    </w:p>
    <w:p w14:paraId="1326AAFE" w14:textId="4F16509A" w:rsidR="00F43A93" w:rsidRDefault="000C11D5" w:rsidP="00A11267">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10B9C30E" w14:textId="02FCBBAD" w:rsidR="003170AD" w:rsidRDefault="000C11D5" w:rsidP="00DD031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0128479" w:history="1">
        <w:r w:rsidR="003170AD" w:rsidRPr="006154A0">
          <w:rPr>
            <w:rStyle w:val="Hyperlink"/>
            <w:noProof/>
          </w:rPr>
          <w:t>Proposal 1</w:t>
        </w:r>
        <w:r w:rsidR="003170AD">
          <w:rPr>
            <w:rFonts w:asciiTheme="minorHAnsi" w:eastAsiaTheme="minorEastAsia" w:hAnsiTheme="minorHAnsi" w:cstheme="minorBidi"/>
            <w:b w:val="0"/>
            <w:noProof/>
            <w:kern w:val="2"/>
            <w:sz w:val="22"/>
            <w:szCs w:val="22"/>
            <w:lang w:val="en-SE" w:eastAsia="en-SE"/>
            <w14:ligatures w14:val="standardContextual"/>
          </w:rPr>
          <w:tab/>
        </w:r>
        <w:r w:rsidR="003170AD" w:rsidRPr="006154A0">
          <w:rPr>
            <w:rStyle w:val="Hyperlink"/>
            <w:noProof/>
          </w:rPr>
          <w:t>For Case 3, RAN1 may define a prioritization instead of inheriting an error case for HD-FDD (e)RedCap in NTN.</w:t>
        </w:r>
      </w:hyperlink>
    </w:p>
    <w:p w14:paraId="417CB266" w14:textId="25C70731" w:rsidR="003170AD" w:rsidRDefault="00DD031E" w:rsidP="00DD031E">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0128480" w:history="1">
        <w:r w:rsidR="003170AD" w:rsidRPr="006154A0">
          <w:rPr>
            <w:rStyle w:val="Hyperlink"/>
            <w:rFonts w:ascii="Symbol" w:hAnsi="Symbol"/>
            <w:noProof/>
          </w:rPr>
          <w:t></w:t>
        </w:r>
        <w:r w:rsidR="003170AD">
          <w:rPr>
            <w:rFonts w:asciiTheme="minorHAnsi" w:eastAsiaTheme="minorEastAsia" w:hAnsiTheme="minorHAnsi" w:cstheme="minorBidi"/>
            <w:b w:val="0"/>
            <w:noProof/>
            <w:kern w:val="2"/>
            <w:sz w:val="22"/>
            <w:szCs w:val="22"/>
            <w:lang w:val="en-SE" w:eastAsia="en-SE"/>
            <w14:ligatures w14:val="standardContextual"/>
          </w:rPr>
          <w:tab/>
        </w:r>
        <w:r w:rsidR="003170AD" w:rsidRPr="006154A0">
          <w:rPr>
            <w:rStyle w:val="Hyperlink"/>
            <w:noProof/>
          </w:rPr>
          <w:t>In line with the spirit of guaranteeing “at least one paging occasion,” RAN 1 could consider prioritizing semi-statically configured DL over semi-statically configured UL.</w:t>
        </w:r>
      </w:hyperlink>
    </w:p>
    <w:p w14:paraId="67D4C360" w14:textId="4247DBBA" w:rsidR="003170AD" w:rsidRDefault="00DD031E" w:rsidP="00DD031E">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0128481" w:history="1">
        <w:r w:rsidR="003170AD" w:rsidRPr="006154A0">
          <w:rPr>
            <w:rStyle w:val="Hyperlink"/>
            <w:rFonts w:ascii="Symbol" w:hAnsi="Symbol"/>
            <w:noProof/>
          </w:rPr>
          <w:t></w:t>
        </w:r>
        <w:r w:rsidR="003170AD">
          <w:rPr>
            <w:rFonts w:asciiTheme="minorHAnsi" w:eastAsiaTheme="minorEastAsia" w:hAnsiTheme="minorHAnsi" w:cstheme="minorBidi"/>
            <w:b w:val="0"/>
            <w:noProof/>
            <w:kern w:val="2"/>
            <w:sz w:val="22"/>
            <w:szCs w:val="22"/>
            <w:lang w:val="en-SE" w:eastAsia="en-SE"/>
            <w14:ligatures w14:val="standardContextual"/>
          </w:rPr>
          <w:tab/>
        </w:r>
        <w:r w:rsidR="003170AD" w:rsidRPr="006154A0">
          <w:rPr>
            <w:rStyle w:val="Hyperlink"/>
            <w:noProof/>
          </w:rPr>
          <w:t>It can be discussed if in general semi-statically configured DL reception is to be prioritized over a semi-statically configured UL transmission, or if a specific semi-statically configured DL reception (e.g., Type-2-PDCCH CSS) is to be prioritized.</w:t>
        </w:r>
      </w:hyperlink>
    </w:p>
    <w:p w14:paraId="68582F49" w14:textId="7EAEAA60" w:rsidR="003170AD" w:rsidRDefault="00DD031E" w:rsidP="00DD031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0128482" w:history="1">
        <w:r w:rsidR="003170AD" w:rsidRPr="006154A0">
          <w:rPr>
            <w:rStyle w:val="Hyperlink"/>
            <w:noProof/>
          </w:rPr>
          <w:t>Proposal 2</w:t>
        </w:r>
        <w:r w:rsidR="003170AD">
          <w:rPr>
            <w:rFonts w:asciiTheme="minorHAnsi" w:eastAsiaTheme="minorEastAsia" w:hAnsiTheme="minorHAnsi" w:cstheme="minorBidi"/>
            <w:b w:val="0"/>
            <w:noProof/>
            <w:kern w:val="2"/>
            <w:sz w:val="22"/>
            <w:szCs w:val="22"/>
            <w:lang w:val="en-SE" w:eastAsia="en-SE"/>
            <w14:ligatures w14:val="standardContextual"/>
          </w:rPr>
          <w:tab/>
        </w:r>
        <w:r w:rsidR="003170AD" w:rsidRPr="006154A0">
          <w:rPr>
            <w:rStyle w:val="Hyperlink"/>
            <w:noProof/>
          </w:rPr>
          <w:t>For Case 4, RAN1 may define a prioritization instead of inheriting an error case for HD-FDD (e)RedCap in NTN.</w:t>
        </w:r>
      </w:hyperlink>
    </w:p>
    <w:p w14:paraId="1A1AF590" w14:textId="45BEDD90" w:rsidR="003170AD" w:rsidRDefault="00DD031E" w:rsidP="00DD031E">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0128483" w:history="1">
        <w:r w:rsidR="003170AD" w:rsidRPr="006154A0">
          <w:rPr>
            <w:rStyle w:val="Hyperlink"/>
            <w:rFonts w:ascii="Symbol" w:hAnsi="Symbol"/>
            <w:noProof/>
          </w:rPr>
          <w:t></w:t>
        </w:r>
        <w:r w:rsidR="003170AD">
          <w:rPr>
            <w:rFonts w:asciiTheme="minorHAnsi" w:eastAsiaTheme="minorEastAsia" w:hAnsiTheme="minorHAnsi" w:cstheme="minorBidi"/>
            <w:b w:val="0"/>
            <w:noProof/>
            <w:kern w:val="2"/>
            <w:sz w:val="22"/>
            <w:szCs w:val="22"/>
            <w:lang w:val="en-SE" w:eastAsia="en-SE"/>
            <w14:ligatures w14:val="standardContextual"/>
          </w:rPr>
          <w:tab/>
        </w:r>
        <w:r w:rsidR="003170AD" w:rsidRPr="006154A0">
          <w:rPr>
            <w:rStyle w:val="Hyperlink"/>
            <w:noProof/>
          </w:rPr>
          <w:t>In view of the relevance of receiving SIB19, RAN 1 could consider prioritizing “dynamically scheduled DL reception” over “dynamic scheduled UL transmission”.</w:t>
        </w:r>
      </w:hyperlink>
    </w:p>
    <w:p w14:paraId="174B5A53" w14:textId="1F945FDF" w:rsidR="003170AD" w:rsidRDefault="00DD031E" w:rsidP="00DD031E">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0128484" w:history="1">
        <w:r w:rsidR="003170AD" w:rsidRPr="006154A0">
          <w:rPr>
            <w:rStyle w:val="Hyperlink"/>
            <w:rFonts w:ascii="Symbol" w:hAnsi="Symbol"/>
            <w:noProof/>
          </w:rPr>
          <w:t></w:t>
        </w:r>
        <w:r w:rsidR="003170AD">
          <w:rPr>
            <w:rFonts w:asciiTheme="minorHAnsi" w:eastAsiaTheme="minorEastAsia" w:hAnsiTheme="minorHAnsi" w:cstheme="minorBidi"/>
            <w:b w:val="0"/>
            <w:noProof/>
            <w:kern w:val="2"/>
            <w:sz w:val="22"/>
            <w:szCs w:val="22"/>
            <w:lang w:val="en-SE" w:eastAsia="en-SE"/>
            <w14:ligatures w14:val="standardContextual"/>
          </w:rPr>
          <w:tab/>
        </w:r>
        <w:r w:rsidR="003170AD" w:rsidRPr="006154A0">
          <w:rPr>
            <w:rStyle w:val="Hyperlink"/>
            <w:noProof/>
          </w:rPr>
          <w:t>It can be discussed if in general “dynamically scheduled DL reception” is to be prioritized over a “dynamic scheduled UL transmission”, or if a specific dynamically scheduled DL reception (e.g., SIB19) is to be prioritized.</w:t>
        </w:r>
      </w:hyperlink>
    </w:p>
    <w:p w14:paraId="40D4E0CB" w14:textId="0C7CCCFD" w:rsidR="003170AD" w:rsidRDefault="00DD031E" w:rsidP="00DD031E">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0128485" w:history="1">
        <w:r w:rsidR="003170AD" w:rsidRPr="006154A0">
          <w:rPr>
            <w:rStyle w:val="Hyperlink"/>
            <w:noProof/>
          </w:rPr>
          <w:t>Proposal 3</w:t>
        </w:r>
        <w:r w:rsidR="003170AD">
          <w:rPr>
            <w:rFonts w:asciiTheme="minorHAnsi" w:eastAsiaTheme="minorEastAsia" w:hAnsiTheme="minorHAnsi" w:cstheme="minorBidi"/>
            <w:b w:val="0"/>
            <w:noProof/>
            <w:kern w:val="2"/>
            <w:sz w:val="22"/>
            <w:szCs w:val="22"/>
            <w:lang w:val="en-SE" w:eastAsia="en-SE"/>
            <w14:ligatures w14:val="standardContextual"/>
          </w:rPr>
          <w:tab/>
        </w:r>
        <w:r w:rsidR="003170AD" w:rsidRPr="006154A0">
          <w:rPr>
            <w:rStyle w:val="Hyperlink"/>
            <w:noProof/>
          </w:rPr>
          <w:t>RAN1 to investigate Pros and Cos (in terms of e.g., eliminating uncertainty, spec impacts, applicability during initial access and connected mode) of the following preliminary proposals for introducing prioritization rules for collision cases 3 and 4:</w:t>
        </w:r>
      </w:hyperlink>
    </w:p>
    <w:p w14:paraId="41C09FE4" w14:textId="235988AB" w:rsidR="003170AD" w:rsidRDefault="00DD031E" w:rsidP="00DD031E">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0128486" w:history="1">
        <w:r w:rsidR="003170AD" w:rsidRPr="006154A0">
          <w:rPr>
            <w:rStyle w:val="Hyperlink"/>
            <w:rFonts w:ascii="Symbol" w:hAnsi="Symbol"/>
            <w:noProof/>
          </w:rPr>
          <w:t></w:t>
        </w:r>
        <w:r w:rsidR="003170AD">
          <w:rPr>
            <w:rFonts w:asciiTheme="minorHAnsi" w:eastAsiaTheme="minorEastAsia" w:hAnsiTheme="minorHAnsi" w:cstheme="minorBidi"/>
            <w:b w:val="0"/>
            <w:noProof/>
            <w:kern w:val="2"/>
            <w:sz w:val="22"/>
            <w:szCs w:val="22"/>
            <w:lang w:val="en-SE" w:eastAsia="en-SE"/>
            <w14:ligatures w14:val="standardContextual"/>
          </w:rPr>
          <w:tab/>
        </w:r>
        <w:r w:rsidR="003170AD" w:rsidRPr="006154A0">
          <w:rPr>
            <w:rStyle w:val="Hyperlink"/>
            <w:noProof/>
          </w:rPr>
          <w:t>Adding a fixed rule in the specification (i.e., no signalling).</w:t>
        </w:r>
      </w:hyperlink>
    </w:p>
    <w:p w14:paraId="15C2C6FF" w14:textId="7AF60FAC" w:rsidR="003170AD" w:rsidRDefault="00DD031E" w:rsidP="00DD031E">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0128487" w:history="1">
        <w:r w:rsidR="003170AD" w:rsidRPr="006154A0">
          <w:rPr>
            <w:rStyle w:val="Hyperlink"/>
            <w:rFonts w:ascii="Symbol" w:hAnsi="Symbol"/>
            <w:noProof/>
          </w:rPr>
          <w:t></w:t>
        </w:r>
        <w:r w:rsidR="003170AD">
          <w:rPr>
            <w:rFonts w:asciiTheme="minorHAnsi" w:eastAsiaTheme="minorEastAsia" w:hAnsiTheme="minorHAnsi" w:cstheme="minorBidi"/>
            <w:b w:val="0"/>
            <w:noProof/>
            <w:kern w:val="2"/>
            <w:sz w:val="22"/>
            <w:szCs w:val="22"/>
            <w:lang w:val="en-SE" w:eastAsia="en-SE"/>
            <w14:ligatures w14:val="standardContextual"/>
          </w:rPr>
          <w:tab/>
        </w:r>
        <w:r w:rsidR="003170AD" w:rsidRPr="006154A0">
          <w:rPr>
            <w:rStyle w:val="Hyperlink"/>
            <w:noProof/>
          </w:rPr>
          <w:t>Leaving up to the UE implementation to decide the priority (i.e., Adding a statement in the specification like the one that exists for collision case 6 “the HD-UE can select based on its implementation whether to either transmit … or receive …”).</w:t>
        </w:r>
      </w:hyperlink>
    </w:p>
    <w:p w14:paraId="6C58DDF4" w14:textId="1FDFFB83" w:rsidR="003170AD" w:rsidRDefault="00DD031E" w:rsidP="00DD031E">
      <w:pPr>
        <w:pStyle w:val="TableofFigures"/>
        <w:tabs>
          <w:tab w:val="right" w:leader="dot" w:pos="9629"/>
        </w:tabs>
        <w:ind w:left="1985" w:hanging="284"/>
        <w:jc w:val="both"/>
        <w:rPr>
          <w:rFonts w:asciiTheme="minorHAnsi" w:eastAsiaTheme="minorEastAsia" w:hAnsiTheme="minorHAnsi" w:cstheme="minorBidi"/>
          <w:b w:val="0"/>
          <w:noProof/>
          <w:kern w:val="2"/>
          <w:sz w:val="22"/>
          <w:szCs w:val="22"/>
          <w:lang w:val="en-SE" w:eastAsia="en-SE"/>
          <w14:ligatures w14:val="standardContextual"/>
        </w:rPr>
      </w:pPr>
      <w:hyperlink w:anchor="_Toc170128488" w:history="1">
        <w:r w:rsidR="003170AD" w:rsidRPr="006154A0">
          <w:rPr>
            <w:rStyle w:val="Hyperlink"/>
            <w:rFonts w:ascii="Symbol" w:hAnsi="Symbol"/>
            <w:noProof/>
          </w:rPr>
          <w:t></w:t>
        </w:r>
        <w:r w:rsidR="003170AD">
          <w:rPr>
            <w:rFonts w:asciiTheme="minorHAnsi" w:eastAsiaTheme="minorEastAsia" w:hAnsiTheme="minorHAnsi" w:cstheme="minorBidi"/>
            <w:b w:val="0"/>
            <w:noProof/>
            <w:kern w:val="2"/>
            <w:sz w:val="22"/>
            <w:szCs w:val="22"/>
            <w:lang w:val="en-SE" w:eastAsia="en-SE"/>
            <w14:ligatures w14:val="standardContextual"/>
          </w:rPr>
          <w:tab/>
        </w:r>
        <w:r w:rsidR="003170AD" w:rsidRPr="006154A0">
          <w:rPr>
            <w:rStyle w:val="Hyperlink"/>
            <w:noProof/>
          </w:rPr>
          <w:t>Introducing signalling for the network to decide the priority.</w:t>
        </w:r>
      </w:hyperlink>
    </w:p>
    <w:p w14:paraId="337FD414" w14:textId="2847D81F" w:rsidR="0052469A" w:rsidRPr="00136A93" w:rsidRDefault="000C11D5" w:rsidP="00DD031E">
      <w:pPr>
        <w:pStyle w:val="Proposal"/>
        <w:numPr>
          <w:ilvl w:val="0"/>
          <w:numId w:val="0"/>
        </w:numPr>
      </w:pPr>
      <w:r>
        <w:rPr>
          <w:lang w:val="en-US"/>
        </w:rPr>
        <w:fldChar w:fldCharType="end"/>
      </w:r>
    </w:p>
    <w:p w14:paraId="7203AEF7" w14:textId="7A6B7040" w:rsidR="00F507D1" w:rsidRPr="00CE0424" w:rsidRDefault="0074637E" w:rsidP="00CE0424">
      <w:pPr>
        <w:pStyle w:val="Heading1"/>
      </w:pPr>
      <w:r>
        <w:t>4</w:t>
      </w:r>
      <w:r>
        <w:tab/>
      </w:r>
      <w:r w:rsidR="00F507D1" w:rsidRPr="00CE0424">
        <w:t>References</w:t>
      </w:r>
    </w:p>
    <w:bookmarkStart w:id="45" w:name="_Ref174151459"/>
    <w:bookmarkStart w:id="46" w:name="_Ref189809556"/>
    <w:bookmarkStart w:id="47" w:name="_Ref525824664"/>
    <w:bookmarkStart w:id="48" w:name="_Hlk4751152"/>
    <w:p w14:paraId="27014B43" w14:textId="2F9755B1" w:rsidR="00E732B3" w:rsidRDefault="00B92CDF" w:rsidP="00F22BD5">
      <w:pPr>
        <w:pStyle w:val="Reference"/>
      </w:pPr>
      <w:r>
        <w:fldChar w:fldCharType="begin"/>
      </w:r>
      <w:r w:rsidR="00640876">
        <w:instrText>HYPERLINK "http://www.3gpp.org/ftp/TSG_RAN/TSG_RAN/TSGR_103/Docs/RP-241677.zip"</w:instrText>
      </w:r>
      <w:r>
        <w:fldChar w:fldCharType="separate"/>
      </w:r>
      <w:r w:rsidRPr="00B92CDF">
        <w:rPr>
          <w:rStyle w:val="Hyperlink"/>
        </w:rPr>
        <w:t>RP-24</w:t>
      </w:r>
      <w:r w:rsidR="00640876">
        <w:rPr>
          <w:rStyle w:val="Hyperlink"/>
        </w:rPr>
        <w:t>166</w:t>
      </w:r>
      <w:r w:rsidRPr="00B92CDF">
        <w:rPr>
          <w:rStyle w:val="Hyperlink"/>
        </w:rPr>
        <w:t>7</w:t>
      </w:r>
      <w:r>
        <w:fldChar w:fldCharType="end"/>
      </w:r>
      <w:r>
        <w:t>,</w:t>
      </w:r>
      <w:r w:rsidRPr="00B92CDF">
        <w:t xml:space="preserve"> </w:t>
      </w:r>
      <w:r w:rsidR="004B4854" w:rsidRPr="007679C6">
        <w:t>“</w:t>
      </w:r>
      <w:r w:rsidR="00640876" w:rsidRPr="00640876">
        <w:t>Revised WID: Non-Terrestrial Networks (NTN) for NR Phase 3</w:t>
      </w:r>
      <w:r w:rsidR="004B4854" w:rsidRPr="007679C6">
        <w:t>”</w:t>
      </w:r>
      <w:r w:rsidR="00CF4F41" w:rsidRPr="007679C6">
        <w:t xml:space="preserve">, </w:t>
      </w:r>
      <w:r w:rsidR="005D7A75" w:rsidRPr="005D7A75">
        <w:t>3GPP TSG RAN Meeting #10</w:t>
      </w:r>
      <w:r w:rsidR="00640876">
        <w:t>4</w:t>
      </w:r>
      <w:r w:rsidR="00CF4F41" w:rsidRPr="007679C6">
        <w:t xml:space="preserve">, </w:t>
      </w:r>
      <w:r w:rsidR="00640876" w:rsidRPr="00640876">
        <w:t>Shanghai, China, June 17-20, 2024</w:t>
      </w:r>
      <w:r w:rsidR="00CF4F41" w:rsidRPr="007679C6">
        <w:t>.</w:t>
      </w:r>
      <w:bookmarkEnd w:id="45"/>
      <w:bookmarkEnd w:id="46"/>
      <w:bookmarkEnd w:id="47"/>
      <w:bookmarkEnd w:id="48"/>
    </w:p>
    <w:p w14:paraId="5D7A70FF" w14:textId="4D2BF27D" w:rsidR="005D7A75" w:rsidRDefault="0074146F" w:rsidP="0074146F">
      <w:pPr>
        <w:pStyle w:val="Reference"/>
      </w:pPr>
      <w:r w:rsidRPr="0074146F">
        <w:t xml:space="preserve">Session notes for 9.11 </w:t>
      </w:r>
      <w:r w:rsidR="00FE3F84" w:rsidRPr="00FE3F84">
        <w:t>Session notes for 9.11 Non-Terrestrial Networks (NTN) for NR Phase 3 and Internet of Things (IoT) Phase 3</w:t>
      </w:r>
      <w:r w:rsidRPr="0074146F">
        <w:t>, 3GPP TSG RAN WG1 #11</w:t>
      </w:r>
      <w:r w:rsidR="00FE3F84">
        <w:t>7</w:t>
      </w:r>
      <w:r w:rsidRPr="0074146F">
        <w:t xml:space="preserve">, </w:t>
      </w:r>
      <w:r w:rsidR="00FE3F84" w:rsidRPr="00FE3F84">
        <w:t>Fukuoka City, Fukuoka, Japan, May 20</w:t>
      </w:r>
      <w:r w:rsidR="00FE3F84" w:rsidRPr="00FE3F84">
        <w:rPr>
          <w:vertAlign w:val="superscript"/>
        </w:rPr>
        <w:t>th</w:t>
      </w:r>
      <w:r w:rsidR="00FE3F84" w:rsidRPr="00FE3F84">
        <w:t xml:space="preserve"> – 24</w:t>
      </w:r>
      <w:r w:rsidR="00FE3F84" w:rsidRPr="00FE3F84">
        <w:rPr>
          <w:vertAlign w:val="superscript"/>
        </w:rPr>
        <w:t>th</w:t>
      </w:r>
      <w:r w:rsidR="00FE3F84" w:rsidRPr="00FE3F84">
        <w:t>, 2024</w:t>
      </w:r>
      <w:r w:rsidRPr="0074146F">
        <w:t>.</w:t>
      </w:r>
    </w:p>
    <w:p w14:paraId="7F3D78F9" w14:textId="363EB74E" w:rsidR="005D7A75" w:rsidRDefault="005D7A75" w:rsidP="00F22BD5">
      <w:pPr>
        <w:pStyle w:val="Reference"/>
      </w:pPr>
      <w:r>
        <w:t>3GPP TS 38.213, “</w:t>
      </w:r>
      <w:r w:rsidRPr="005D7A75">
        <w:t>NR; Physical layer procedures for control</w:t>
      </w:r>
      <w:r>
        <w:t>,” v18.1.0.</w:t>
      </w:r>
    </w:p>
    <w:sectPr w:rsidR="005D7A75" w:rsidSect="0051440C">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3D377" w14:textId="77777777" w:rsidR="002F1A54" w:rsidRDefault="002F1A54">
      <w:r>
        <w:separator/>
      </w:r>
    </w:p>
  </w:endnote>
  <w:endnote w:type="continuationSeparator" w:id="0">
    <w:p w14:paraId="26932E3A" w14:textId="77777777" w:rsidR="002F1A54" w:rsidRDefault="002F1A54">
      <w:r>
        <w:continuationSeparator/>
      </w:r>
    </w:p>
  </w:endnote>
  <w:endnote w:type="continuationNotice" w:id="1">
    <w:p w14:paraId="654107A3" w14:textId="77777777" w:rsidR="002F1A54" w:rsidRDefault="002F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lassicoURW">
    <w:altName w:val="Calibri"/>
    <w:charset w:val="00"/>
    <w:family w:val="swiss"/>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25E5D" w14:textId="77777777" w:rsidR="002F1A54" w:rsidRDefault="002F1A54">
      <w:r>
        <w:separator/>
      </w:r>
    </w:p>
  </w:footnote>
  <w:footnote w:type="continuationSeparator" w:id="0">
    <w:p w14:paraId="6E08F2E6" w14:textId="77777777" w:rsidR="002F1A54" w:rsidRDefault="002F1A54">
      <w:r>
        <w:continuationSeparator/>
      </w:r>
    </w:p>
  </w:footnote>
  <w:footnote w:type="continuationNotice" w:id="1">
    <w:p w14:paraId="12B9D8B6" w14:textId="77777777" w:rsidR="002F1A54" w:rsidRDefault="002F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22210F0"/>
    <w:multiLevelType w:val="hybridMultilevel"/>
    <w:tmpl w:val="E8B2979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start w:val="1"/>
      <w:numFmt w:val="bullet"/>
      <w:lvlText w:val=""/>
      <w:lvlJc w:val="left"/>
      <w:pPr>
        <w:ind w:left="1247" w:hanging="420"/>
      </w:pPr>
      <w:rPr>
        <w:rFonts w:ascii="Wingdings" w:hAnsi="Wingdings" w:hint="default"/>
      </w:rPr>
    </w:lvl>
    <w:lvl w:ilvl="2" w:tplc="04090005">
      <w:start w:val="1"/>
      <w:numFmt w:val="bullet"/>
      <w:lvlText w:val=""/>
      <w:lvlJc w:val="left"/>
      <w:pPr>
        <w:ind w:left="1667" w:hanging="420"/>
      </w:pPr>
      <w:rPr>
        <w:rFonts w:ascii="Wingdings" w:hAnsi="Wingdings" w:hint="default"/>
      </w:rPr>
    </w:lvl>
    <w:lvl w:ilvl="3" w:tplc="04090001">
      <w:start w:val="1"/>
      <w:numFmt w:val="bullet"/>
      <w:lvlText w:val=""/>
      <w:lvlJc w:val="left"/>
      <w:pPr>
        <w:ind w:left="2087" w:hanging="420"/>
      </w:pPr>
      <w:rPr>
        <w:rFonts w:ascii="Wingdings" w:hAnsi="Wingdings" w:hint="default"/>
      </w:rPr>
    </w:lvl>
    <w:lvl w:ilvl="4" w:tplc="04090003">
      <w:start w:val="1"/>
      <w:numFmt w:val="bullet"/>
      <w:lvlText w:val=""/>
      <w:lvlJc w:val="left"/>
      <w:pPr>
        <w:ind w:left="2507" w:hanging="420"/>
      </w:pPr>
      <w:rPr>
        <w:rFonts w:ascii="Wingdings" w:hAnsi="Wingdings" w:hint="default"/>
      </w:rPr>
    </w:lvl>
    <w:lvl w:ilvl="5" w:tplc="04090005">
      <w:start w:val="1"/>
      <w:numFmt w:val="bullet"/>
      <w:lvlText w:val=""/>
      <w:lvlJc w:val="left"/>
      <w:pPr>
        <w:ind w:left="2927" w:hanging="420"/>
      </w:pPr>
      <w:rPr>
        <w:rFonts w:ascii="Wingdings" w:hAnsi="Wingdings" w:hint="default"/>
      </w:rPr>
    </w:lvl>
    <w:lvl w:ilvl="6" w:tplc="04090001">
      <w:start w:val="1"/>
      <w:numFmt w:val="bullet"/>
      <w:lvlText w:val=""/>
      <w:lvlJc w:val="left"/>
      <w:pPr>
        <w:ind w:left="3347" w:hanging="420"/>
      </w:pPr>
      <w:rPr>
        <w:rFonts w:ascii="Wingdings" w:hAnsi="Wingdings" w:hint="default"/>
      </w:rPr>
    </w:lvl>
    <w:lvl w:ilvl="7" w:tplc="04090003">
      <w:start w:val="1"/>
      <w:numFmt w:val="bullet"/>
      <w:lvlText w:val=""/>
      <w:lvlJc w:val="left"/>
      <w:pPr>
        <w:ind w:left="3767" w:hanging="420"/>
      </w:pPr>
      <w:rPr>
        <w:rFonts w:ascii="Wingdings" w:hAnsi="Wingdings" w:hint="default"/>
      </w:rPr>
    </w:lvl>
    <w:lvl w:ilvl="8" w:tplc="04090005">
      <w:start w:val="1"/>
      <w:numFmt w:val="bullet"/>
      <w:lvlText w:val=""/>
      <w:lvlJc w:val="left"/>
      <w:pPr>
        <w:ind w:left="4187" w:hanging="420"/>
      </w:pPr>
      <w:rPr>
        <w:rFonts w:ascii="Wingdings" w:hAnsi="Wingdings" w:hint="default"/>
      </w:rPr>
    </w:lvl>
  </w:abstractNum>
  <w:abstractNum w:abstractNumId="4" w15:restartNumberingAfterBreak="0">
    <w:nsid w:val="07811010"/>
    <w:multiLevelType w:val="hybridMultilevel"/>
    <w:tmpl w:val="B4C4779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461203"/>
    <w:multiLevelType w:val="hybridMultilevel"/>
    <w:tmpl w:val="BB846686"/>
    <w:lvl w:ilvl="0" w:tplc="20000003">
      <w:start w:val="1"/>
      <w:numFmt w:val="bullet"/>
      <w:lvlText w:val="o"/>
      <w:lvlJc w:val="left"/>
      <w:pPr>
        <w:ind w:left="2421" w:hanging="360"/>
      </w:pPr>
      <w:rPr>
        <w:rFonts w:ascii="Courier New" w:hAnsi="Courier New" w:cs="Courier New" w:hint="default"/>
      </w:rPr>
    </w:lvl>
    <w:lvl w:ilvl="1" w:tplc="20000005">
      <w:start w:val="1"/>
      <w:numFmt w:val="bullet"/>
      <w:lvlText w:val=""/>
      <w:lvlJc w:val="left"/>
      <w:pPr>
        <w:ind w:left="3141" w:hanging="360"/>
      </w:pPr>
      <w:rPr>
        <w:rFonts w:ascii="Wingdings" w:hAnsi="Wingdings"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8" w15:restartNumberingAfterBreak="0">
    <w:nsid w:val="1A3F19CD"/>
    <w:multiLevelType w:val="hybridMultilevel"/>
    <w:tmpl w:val="F25AE6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CD22871"/>
    <w:multiLevelType w:val="hybridMultilevel"/>
    <w:tmpl w:val="877ABA0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450C1F"/>
    <w:multiLevelType w:val="hybridMultilevel"/>
    <w:tmpl w:val="7BBAEA2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1" w15:restartNumberingAfterBreak="0">
    <w:nsid w:val="3FB30A16"/>
    <w:multiLevelType w:val="hybridMultilevel"/>
    <w:tmpl w:val="3C3C4B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3"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7"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2" w15:restartNumberingAfterBreak="0">
    <w:nsid w:val="66ED6F07"/>
    <w:multiLevelType w:val="hybridMultilevel"/>
    <w:tmpl w:val="394A45DA"/>
    <w:lvl w:ilvl="0" w:tplc="3BF0D4AA">
      <w:start w:val="1"/>
      <w:numFmt w:val="bullet"/>
      <w:lvlText w:val=""/>
      <w:lvlJc w:val="left"/>
      <w:pPr>
        <w:ind w:left="720" w:hanging="360"/>
      </w:pPr>
      <w:rPr>
        <w:rFonts w:ascii="Symbol" w:hAnsi="Symbol"/>
      </w:rPr>
    </w:lvl>
    <w:lvl w:ilvl="1" w:tplc="12D03420">
      <w:start w:val="1"/>
      <w:numFmt w:val="bullet"/>
      <w:lvlText w:val=""/>
      <w:lvlJc w:val="left"/>
      <w:pPr>
        <w:ind w:left="720" w:hanging="360"/>
      </w:pPr>
      <w:rPr>
        <w:rFonts w:ascii="Symbol" w:hAnsi="Symbol"/>
      </w:rPr>
    </w:lvl>
    <w:lvl w:ilvl="2" w:tplc="3AEE4626">
      <w:start w:val="1"/>
      <w:numFmt w:val="bullet"/>
      <w:lvlText w:val=""/>
      <w:lvlJc w:val="left"/>
      <w:pPr>
        <w:ind w:left="720" w:hanging="360"/>
      </w:pPr>
      <w:rPr>
        <w:rFonts w:ascii="Symbol" w:hAnsi="Symbol"/>
      </w:rPr>
    </w:lvl>
    <w:lvl w:ilvl="3" w:tplc="87F8A98A">
      <w:start w:val="1"/>
      <w:numFmt w:val="bullet"/>
      <w:lvlText w:val=""/>
      <w:lvlJc w:val="left"/>
      <w:pPr>
        <w:ind w:left="720" w:hanging="360"/>
      </w:pPr>
      <w:rPr>
        <w:rFonts w:ascii="Symbol" w:hAnsi="Symbol"/>
      </w:rPr>
    </w:lvl>
    <w:lvl w:ilvl="4" w:tplc="B532D482">
      <w:start w:val="1"/>
      <w:numFmt w:val="bullet"/>
      <w:lvlText w:val=""/>
      <w:lvlJc w:val="left"/>
      <w:pPr>
        <w:ind w:left="720" w:hanging="360"/>
      </w:pPr>
      <w:rPr>
        <w:rFonts w:ascii="Symbol" w:hAnsi="Symbol"/>
      </w:rPr>
    </w:lvl>
    <w:lvl w:ilvl="5" w:tplc="071C130C">
      <w:start w:val="1"/>
      <w:numFmt w:val="bullet"/>
      <w:lvlText w:val=""/>
      <w:lvlJc w:val="left"/>
      <w:pPr>
        <w:ind w:left="720" w:hanging="360"/>
      </w:pPr>
      <w:rPr>
        <w:rFonts w:ascii="Symbol" w:hAnsi="Symbol"/>
      </w:rPr>
    </w:lvl>
    <w:lvl w:ilvl="6" w:tplc="3A52EBB6">
      <w:start w:val="1"/>
      <w:numFmt w:val="bullet"/>
      <w:lvlText w:val=""/>
      <w:lvlJc w:val="left"/>
      <w:pPr>
        <w:ind w:left="720" w:hanging="360"/>
      </w:pPr>
      <w:rPr>
        <w:rFonts w:ascii="Symbol" w:hAnsi="Symbol"/>
      </w:rPr>
    </w:lvl>
    <w:lvl w:ilvl="7" w:tplc="34A62720">
      <w:start w:val="1"/>
      <w:numFmt w:val="bullet"/>
      <w:lvlText w:val=""/>
      <w:lvlJc w:val="left"/>
      <w:pPr>
        <w:ind w:left="720" w:hanging="360"/>
      </w:pPr>
      <w:rPr>
        <w:rFonts w:ascii="Symbol" w:hAnsi="Symbol"/>
      </w:rPr>
    </w:lvl>
    <w:lvl w:ilvl="8" w:tplc="541E694A">
      <w:start w:val="1"/>
      <w:numFmt w:val="bullet"/>
      <w:lvlText w:val=""/>
      <w:lvlJc w:val="left"/>
      <w:pPr>
        <w:ind w:left="720" w:hanging="360"/>
      </w:pPr>
      <w:rPr>
        <w:rFonts w:ascii="Symbol" w:hAnsi="Symbol"/>
      </w:rPr>
    </w:lvl>
  </w:abstractNum>
  <w:abstractNum w:abstractNumId="33" w15:restartNumberingAfterBreak="0">
    <w:nsid w:val="6D953FEC"/>
    <w:multiLevelType w:val="hybridMultilevel"/>
    <w:tmpl w:val="F418FCC8"/>
    <w:lvl w:ilvl="0" w:tplc="20000017">
      <w:start w:val="1"/>
      <w:numFmt w:val="low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4E1F0A"/>
    <w:multiLevelType w:val="hybridMultilevel"/>
    <w:tmpl w:val="1368D57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685205597">
    <w:abstractNumId w:val="25"/>
  </w:num>
  <w:num w:numId="2" w16cid:durableId="1118790765">
    <w:abstractNumId w:val="18"/>
  </w:num>
  <w:num w:numId="3" w16cid:durableId="1689137301">
    <w:abstractNumId w:val="0"/>
  </w:num>
  <w:num w:numId="4" w16cid:durableId="1071344800">
    <w:abstractNumId w:val="27"/>
  </w:num>
  <w:num w:numId="5" w16cid:durableId="1434671129">
    <w:abstractNumId w:val="28"/>
  </w:num>
  <w:num w:numId="6" w16cid:durableId="1884755429">
    <w:abstractNumId w:val="29"/>
  </w:num>
  <w:num w:numId="7" w16cid:durableId="1009648021">
    <w:abstractNumId w:val="9"/>
  </w:num>
  <w:num w:numId="8" w16cid:durableId="937637647">
    <w:abstractNumId w:val="13"/>
  </w:num>
  <w:num w:numId="9" w16cid:durableId="849417896">
    <w:abstractNumId w:val="5"/>
  </w:num>
  <w:num w:numId="10" w16cid:durableId="1199389102">
    <w:abstractNumId w:val="37"/>
  </w:num>
  <w:num w:numId="11" w16cid:durableId="1019048365">
    <w:abstractNumId w:val="17"/>
  </w:num>
  <w:num w:numId="12" w16cid:durableId="35859111">
    <w:abstractNumId w:val="34"/>
  </w:num>
  <w:num w:numId="13" w16cid:durableId="570047084">
    <w:abstractNumId w:val="16"/>
  </w:num>
  <w:num w:numId="14" w16cid:durableId="513611605">
    <w:abstractNumId w:val="41"/>
  </w:num>
  <w:num w:numId="15" w16cid:durableId="642589295">
    <w:abstractNumId w:val="35"/>
  </w:num>
  <w:num w:numId="16" w16cid:durableId="1157650935">
    <w:abstractNumId w:val="24"/>
  </w:num>
  <w:num w:numId="17" w16cid:durableId="478500919">
    <w:abstractNumId w:val="22"/>
  </w:num>
  <w:num w:numId="18" w16cid:durableId="1921481351">
    <w:abstractNumId w:val="23"/>
  </w:num>
  <w:num w:numId="19" w16cid:durableId="1928734619">
    <w:abstractNumId w:val="31"/>
  </w:num>
  <w:num w:numId="20" w16cid:durableId="314645982">
    <w:abstractNumId w:val="1"/>
  </w:num>
  <w:num w:numId="21" w16cid:durableId="142815955">
    <w:abstractNumId w:val="26"/>
  </w:num>
  <w:num w:numId="22" w16cid:durableId="2135320553">
    <w:abstractNumId w:val="36"/>
  </w:num>
  <w:num w:numId="23" w16cid:durableId="1620146151">
    <w:abstractNumId w:val="7"/>
  </w:num>
  <w:num w:numId="24" w16cid:durableId="967397272">
    <w:abstractNumId w:val="11"/>
  </w:num>
  <w:num w:numId="25" w16cid:durableId="1251699876">
    <w:abstractNumId w:val="12"/>
  </w:num>
  <w:num w:numId="26" w16cid:durableId="598875592">
    <w:abstractNumId w:val="10"/>
  </w:num>
  <w:num w:numId="27" w16cid:durableId="1005018527">
    <w:abstractNumId w:val="15"/>
  </w:num>
  <w:num w:numId="28" w16cid:durableId="1925066745">
    <w:abstractNumId w:val="3"/>
  </w:num>
  <w:num w:numId="29" w16cid:durableId="822039758">
    <w:abstractNumId w:val="39"/>
  </w:num>
  <w:num w:numId="30" w16cid:durableId="1921476565">
    <w:abstractNumId w:val="8"/>
  </w:num>
  <w:num w:numId="31" w16cid:durableId="426580427">
    <w:abstractNumId w:val="20"/>
  </w:num>
  <w:num w:numId="32" w16cid:durableId="740523082">
    <w:abstractNumId w:val="33"/>
  </w:num>
  <w:num w:numId="33" w16cid:durableId="1224441721">
    <w:abstractNumId w:val="4"/>
  </w:num>
  <w:num w:numId="34" w16cid:durableId="1835367636">
    <w:abstractNumId w:val="38"/>
  </w:num>
  <w:num w:numId="35" w16cid:durableId="1141533631">
    <w:abstractNumId w:val="21"/>
  </w:num>
  <w:num w:numId="36" w16cid:durableId="181166337">
    <w:abstractNumId w:val="19"/>
  </w:num>
  <w:num w:numId="37" w16cid:durableId="986322409">
    <w:abstractNumId w:val="30"/>
  </w:num>
  <w:num w:numId="38" w16cid:durableId="90712004">
    <w:abstractNumId w:val="40"/>
  </w:num>
  <w:num w:numId="39" w16cid:durableId="1295063151">
    <w:abstractNumId w:val="6"/>
  </w:num>
  <w:num w:numId="40" w16cid:durableId="1717509364">
    <w:abstractNumId w:val="32"/>
  </w:num>
  <w:num w:numId="41" w16cid:durableId="68357480">
    <w:abstractNumId w:val="2"/>
  </w:num>
  <w:num w:numId="42" w16cid:durableId="1137995514">
    <w:abstractNumId w:val="14"/>
  </w:num>
  <w:num w:numId="43" w16cid:durableId="831410921">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99"/>
    <w:rsid w:val="00011F47"/>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3D"/>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962"/>
    <w:rsid w:val="00066AEF"/>
    <w:rsid w:val="00066E6E"/>
    <w:rsid w:val="00066F44"/>
    <w:rsid w:val="00066FA8"/>
    <w:rsid w:val="00067293"/>
    <w:rsid w:val="000672CE"/>
    <w:rsid w:val="000674A5"/>
    <w:rsid w:val="00067BEE"/>
    <w:rsid w:val="00067F7D"/>
    <w:rsid w:val="00070082"/>
    <w:rsid w:val="0007029A"/>
    <w:rsid w:val="000704F3"/>
    <w:rsid w:val="000717FB"/>
    <w:rsid w:val="0007183A"/>
    <w:rsid w:val="00071A30"/>
    <w:rsid w:val="00071E0C"/>
    <w:rsid w:val="00072262"/>
    <w:rsid w:val="00072581"/>
    <w:rsid w:val="00072EE2"/>
    <w:rsid w:val="0007335A"/>
    <w:rsid w:val="00073642"/>
    <w:rsid w:val="00073AE0"/>
    <w:rsid w:val="00073AF0"/>
    <w:rsid w:val="00073B41"/>
    <w:rsid w:val="00074015"/>
    <w:rsid w:val="000740AC"/>
    <w:rsid w:val="00074D2A"/>
    <w:rsid w:val="000757A0"/>
    <w:rsid w:val="00075D1D"/>
    <w:rsid w:val="00076502"/>
    <w:rsid w:val="0007673F"/>
    <w:rsid w:val="00076887"/>
    <w:rsid w:val="00077165"/>
    <w:rsid w:val="00077C49"/>
    <w:rsid w:val="00077D1D"/>
    <w:rsid w:val="00077E5F"/>
    <w:rsid w:val="00077F7E"/>
    <w:rsid w:val="0008036A"/>
    <w:rsid w:val="00080BB7"/>
    <w:rsid w:val="00081293"/>
    <w:rsid w:val="000815DB"/>
    <w:rsid w:val="000817A3"/>
    <w:rsid w:val="0008197D"/>
    <w:rsid w:val="00081AE6"/>
    <w:rsid w:val="0008294A"/>
    <w:rsid w:val="000830B9"/>
    <w:rsid w:val="00083425"/>
    <w:rsid w:val="0008359E"/>
    <w:rsid w:val="0008369A"/>
    <w:rsid w:val="00083F22"/>
    <w:rsid w:val="000845DC"/>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F2"/>
    <w:rsid w:val="000A5AFF"/>
    <w:rsid w:val="000A5C3D"/>
    <w:rsid w:val="000A5C47"/>
    <w:rsid w:val="000A6554"/>
    <w:rsid w:val="000A6991"/>
    <w:rsid w:val="000A7325"/>
    <w:rsid w:val="000B0385"/>
    <w:rsid w:val="000B03D2"/>
    <w:rsid w:val="000B06B4"/>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1B93"/>
    <w:rsid w:val="000D20FD"/>
    <w:rsid w:val="000D2291"/>
    <w:rsid w:val="000D33D8"/>
    <w:rsid w:val="000D3743"/>
    <w:rsid w:val="000D3941"/>
    <w:rsid w:val="000D399C"/>
    <w:rsid w:val="000D3FB7"/>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8CB"/>
    <w:rsid w:val="00106987"/>
    <w:rsid w:val="00106AAA"/>
    <w:rsid w:val="00106E91"/>
    <w:rsid w:val="00106EF5"/>
    <w:rsid w:val="00106F5C"/>
    <w:rsid w:val="00110E2B"/>
    <w:rsid w:val="0011118D"/>
    <w:rsid w:val="001122D7"/>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314"/>
    <w:rsid w:val="00124488"/>
    <w:rsid w:val="001245F8"/>
    <w:rsid w:val="00124912"/>
    <w:rsid w:val="00125735"/>
    <w:rsid w:val="00125AE3"/>
    <w:rsid w:val="00125D7F"/>
    <w:rsid w:val="00125F31"/>
    <w:rsid w:val="00126B4A"/>
    <w:rsid w:val="00127085"/>
    <w:rsid w:val="00127888"/>
    <w:rsid w:val="00127913"/>
    <w:rsid w:val="00127D44"/>
    <w:rsid w:val="00130F05"/>
    <w:rsid w:val="00131110"/>
    <w:rsid w:val="001317D4"/>
    <w:rsid w:val="00131A8D"/>
    <w:rsid w:val="00131CAF"/>
    <w:rsid w:val="00131FE5"/>
    <w:rsid w:val="00132760"/>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A5F"/>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C75"/>
    <w:rsid w:val="00155E2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3F25"/>
    <w:rsid w:val="001645D4"/>
    <w:rsid w:val="001647A1"/>
    <w:rsid w:val="00165032"/>
    <w:rsid w:val="001652C6"/>
    <w:rsid w:val="00165889"/>
    <w:rsid w:val="001659C1"/>
    <w:rsid w:val="00165D8D"/>
    <w:rsid w:val="00165DE7"/>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8B9"/>
    <w:rsid w:val="00171A7E"/>
    <w:rsid w:val="0017236D"/>
    <w:rsid w:val="0017297D"/>
    <w:rsid w:val="00172A3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1A5"/>
    <w:rsid w:val="00184B55"/>
    <w:rsid w:val="00184E20"/>
    <w:rsid w:val="00185ADD"/>
    <w:rsid w:val="00185B09"/>
    <w:rsid w:val="00185D55"/>
    <w:rsid w:val="00186EDA"/>
    <w:rsid w:val="0018724E"/>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2F"/>
    <w:rsid w:val="00197EB8"/>
    <w:rsid w:val="001A0578"/>
    <w:rsid w:val="001A0F8C"/>
    <w:rsid w:val="001A0F9A"/>
    <w:rsid w:val="001A105F"/>
    <w:rsid w:val="001A1987"/>
    <w:rsid w:val="001A2564"/>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506"/>
    <w:rsid w:val="001B2608"/>
    <w:rsid w:val="001B2831"/>
    <w:rsid w:val="001B2B39"/>
    <w:rsid w:val="001B3D39"/>
    <w:rsid w:val="001B447E"/>
    <w:rsid w:val="001B4A1C"/>
    <w:rsid w:val="001B5364"/>
    <w:rsid w:val="001B54F3"/>
    <w:rsid w:val="001B57C4"/>
    <w:rsid w:val="001B5A5D"/>
    <w:rsid w:val="001B6997"/>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5D9"/>
    <w:rsid w:val="001C55F1"/>
    <w:rsid w:val="001C5B2D"/>
    <w:rsid w:val="001C5BCB"/>
    <w:rsid w:val="001C609A"/>
    <w:rsid w:val="001C61B9"/>
    <w:rsid w:val="001C625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B5F"/>
    <w:rsid w:val="001D2BD0"/>
    <w:rsid w:val="001D3342"/>
    <w:rsid w:val="001D3CFA"/>
    <w:rsid w:val="001D49B3"/>
    <w:rsid w:val="001D51BA"/>
    <w:rsid w:val="001D53E7"/>
    <w:rsid w:val="001D596D"/>
    <w:rsid w:val="001D6342"/>
    <w:rsid w:val="001D6906"/>
    <w:rsid w:val="001D6D53"/>
    <w:rsid w:val="001D6F1C"/>
    <w:rsid w:val="001D7246"/>
    <w:rsid w:val="001D7591"/>
    <w:rsid w:val="001E0AA0"/>
    <w:rsid w:val="001E0D07"/>
    <w:rsid w:val="001E0D4D"/>
    <w:rsid w:val="001E11B2"/>
    <w:rsid w:val="001E15AF"/>
    <w:rsid w:val="001E1909"/>
    <w:rsid w:val="001E1CBA"/>
    <w:rsid w:val="001E2C01"/>
    <w:rsid w:val="001E2FDD"/>
    <w:rsid w:val="001E30FD"/>
    <w:rsid w:val="001E3242"/>
    <w:rsid w:val="001E39A8"/>
    <w:rsid w:val="001E3D49"/>
    <w:rsid w:val="001E3DE1"/>
    <w:rsid w:val="001E3F06"/>
    <w:rsid w:val="001E425F"/>
    <w:rsid w:val="001E436E"/>
    <w:rsid w:val="001E4396"/>
    <w:rsid w:val="001E5068"/>
    <w:rsid w:val="001E58E2"/>
    <w:rsid w:val="001E5F9A"/>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0B9"/>
    <w:rsid w:val="001F4763"/>
    <w:rsid w:val="001F4C2C"/>
    <w:rsid w:val="001F4EE6"/>
    <w:rsid w:val="001F5288"/>
    <w:rsid w:val="001F5465"/>
    <w:rsid w:val="001F54C5"/>
    <w:rsid w:val="001F5698"/>
    <w:rsid w:val="001F579E"/>
    <w:rsid w:val="001F5856"/>
    <w:rsid w:val="001F6108"/>
    <w:rsid w:val="001F62C8"/>
    <w:rsid w:val="001F662C"/>
    <w:rsid w:val="001F675D"/>
    <w:rsid w:val="001F6B9A"/>
    <w:rsid w:val="001F6FF9"/>
    <w:rsid w:val="001F7074"/>
    <w:rsid w:val="001F7346"/>
    <w:rsid w:val="001F7D71"/>
    <w:rsid w:val="00200490"/>
    <w:rsid w:val="0020052F"/>
    <w:rsid w:val="0020068D"/>
    <w:rsid w:val="00200B33"/>
    <w:rsid w:val="00200D70"/>
    <w:rsid w:val="00201331"/>
    <w:rsid w:val="00201BFF"/>
    <w:rsid w:val="00201F3A"/>
    <w:rsid w:val="00202C07"/>
    <w:rsid w:val="00202F29"/>
    <w:rsid w:val="002037D8"/>
    <w:rsid w:val="00203CD3"/>
    <w:rsid w:val="00203F28"/>
    <w:rsid w:val="00203F96"/>
    <w:rsid w:val="00204298"/>
    <w:rsid w:val="00204546"/>
    <w:rsid w:val="0020457F"/>
    <w:rsid w:val="002045FA"/>
    <w:rsid w:val="002054B1"/>
    <w:rsid w:val="0020558A"/>
    <w:rsid w:val="00205634"/>
    <w:rsid w:val="002059C9"/>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3FE5"/>
    <w:rsid w:val="00214063"/>
    <w:rsid w:val="0021428A"/>
    <w:rsid w:val="0021472F"/>
    <w:rsid w:val="002148E8"/>
    <w:rsid w:val="00214DA8"/>
    <w:rsid w:val="00215120"/>
    <w:rsid w:val="00215423"/>
    <w:rsid w:val="002158FA"/>
    <w:rsid w:val="00215E4C"/>
    <w:rsid w:val="00216C2E"/>
    <w:rsid w:val="00216C91"/>
    <w:rsid w:val="002171D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986"/>
    <w:rsid w:val="00230D18"/>
    <w:rsid w:val="002319E4"/>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872"/>
    <w:rsid w:val="00236130"/>
    <w:rsid w:val="00237470"/>
    <w:rsid w:val="002375B6"/>
    <w:rsid w:val="0023794C"/>
    <w:rsid w:val="00237F52"/>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4B3"/>
    <w:rsid w:val="0024754B"/>
    <w:rsid w:val="00247563"/>
    <w:rsid w:val="00247EF8"/>
    <w:rsid w:val="00247FA9"/>
    <w:rsid w:val="002500C8"/>
    <w:rsid w:val="002502C6"/>
    <w:rsid w:val="002503DB"/>
    <w:rsid w:val="00250683"/>
    <w:rsid w:val="0025078E"/>
    <w:rsid w:val="002509F8"/>
    <w:rsid w:val="00250BE3"/>
    <w:rsid w:val="00250EAF"/>
    <w:rsid w:val="0025102A"/>
    <w:rsid w:val="00251A92"/>
    <w:rsid w:val="00253241"/>
    <w:rsid w:val="00253322"/>
    <w:rsid w:val="002533C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5260"/>
    <w:rsid w:val="00265359"/>
    <w:rsid w:val="002653EE"/>
    <w:rsid w:val="00265EA2"/>
    <w:rsid w:val="00266214"/>
    <w:rsid w:val="00266DA1"/>
    <w:rsid w:val="00266F25"/>
    <w:rsid w:val="00267079"/>
    <w:rsid w:val="00267112"/>
    <w:rsid w:val="002671DF"/>
    <w:rsid w:val="002673D6"/>
    <w:rsid w:val="00267C83"/>
    <w:rsid w:val="002700F9"/>
    <w:rsid w:val="00270A8D"/>
    <w:rsid w:val="00270DCA"/>
    <w:rsid w:val="0027144F"/>
    <w:rsid w:val="0027157A"/>
    <w:rsid w:val="00271813"/>
    <w:rsid w:val="0027186A"/>
    <w:rsid w:val="00271F3A"/>
    <w:rsid w:val="00273278"/>
    <w:rsid w:val="002737F4"/>
    <w:rsid w:val="002738F9"/>
    <w:rsid w:val="002739A0"/>
    <w:rsid w:val="00274601"/>
    <w:rsid w:val="002746B5"/>
    <w:rsid w:val="002746F7"/>
    <w:rsid w:val="00274BD4"/>
    <w:rsid w:val="002756F4"/>
    <w:rsid w:val="00275781"/>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1F18"/>
    <w:rsid w:val="0028280A"/>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BE5"/>
    <w:rsid w:val="0029229D"/>
    <w:rsid w:val="00292CF1"/>
    <w:rsid w:val="00292EB7"/>
    <w:rsid w:val="00292F77"/>
    <w:rsid w:val="00293528"/>
    <w:rsid w:val="00293566"/>
    <w:rsid w:val="00293758"/>
    <w:rsid w:val="00293AFD"/>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48"/>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7BC"/>
    <w:rsid w:val="002B17FF"/>
    <w:rsid w:val="002B1BF2"/>
    <w:rsid w:val="002B1F23"/>
    <w:rsid w:val="002B24D6"/>
    <w:rsid w:val="002B2AB7"/>
    <w:rsid w:val="002B38B0"/>
    <w:rsid w:val="002B3C3D"/>
    <w:rsid w:val="002B4523"/>
    <w:rsid w:val="002B4954"/>
    <w:rsid w:val="002B519B"/>
    <w:rsid w:val="002B5A6F"/>
    <w:rsid w:val="002B5E2A"/>
    <w:rsid w:val="002B6144"/>
    <w:rsid w:val="002B64AA"/>
    <w:rsid w:val="002B6B86"/>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B06"/>
    <w:rsid w:val="002C7EAB"/>
    <w:rsid w:val="002D0010"/>
    <w:rsid w:val="002D071A"/>
    <w:rsid w:val="002D09F6"/>
    <w:rsid w:val="002D0BF4"/>
    <w:rsid w:val="002D0C27"/>
    <w:rsid w:val="002D0C2F"/>
    <w:rsid w:val="002D0E30"/>
    <w:rsid w:val="002D1040"/>
    <w:rsid w:val="002D16C0"/>
    <w:rsid w:val="002D191F"/>
    <w:rsid w:val="002D212C"/>
    <w:rsid w:val="002D26AA"/>
    <w:rsid w:val="002D2761"/>
    <w:rsid w:val="002D27D6"/>
    <w:rsid w:val="002D2BD8"/>
    <w:rsid w:val="002D2E65"/>
    <w:rsid w:val="002D34B2"/>
    <w:rsid w:val="002D4734"/>
    <w:rsid w:val="002D48B0"/>
    <w:rsid w:val="002D4D2C"/>
    <w:rsid w:val="002D515E"/>
    <w:rsid w:val="002D59FF"/>
    <w:rsid w:val="002D5B37"/>
    <w:rsid w:val="002D5DA7"/>
    <w:rsid w:val="002D5E50"/>
    <w:rsid w:val="002D5EF1"/>
    <w:rsid w:val="002D6337"/>
    <w:rsid w:val="002D6654"/>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387"/>
    <w:rsid w:val="002E238C"/>
    <w:rsid w:val="002E2CC7"/>
    <w:rsid w:val="002E3199"/>
    <w:rsid w:val="002E344A"/>
    <w:rsid w:val="002E37DA"/>
    <w:rsid w:val="002E37F4"/>
    <w:rsid w:val="002E421C"/>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2AAB"/>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9C1"/>
    <w:rsid w:val="00312A4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D23"/>
    <w:rsid w:val="00324EA7"/>
    <w:rsid w:val="00324FE9"/>
    <w:rsid w:val="00325784"/>
    <w:rsid w:val="00325AE9"/>
    <w:rsid w:val="00325CB6"/>
    <w:rsid w:val="00326303"/>
    <w:rsid w:val="00326662"/>
    <w:rsid w:val="003266D1"/>
    <w:rsid w:val="0032672E"/>
    <w:rsid w:val="00326BB7"/>
    <w:rsid w:val="00327095"/>
    <w:rsid w:val="003274A0"/>
    <w:rsid w:val="00327B67"/>
    <w:rsid w:val="00327D4D"/>
    <w:rsid w:val="003301C1"/>
    <w:rsid w:val="00330481"/>
    <w:rsid w:val="003307EE"/>
    <w:rsid w:val="00330ACA"/>
    <w:rsid w:val="00331512"/>
    <w:rsid w:val="00331751"/>
    <w:rsid w:val="00331D28"/>
    <w:rsid w:val="00332362"/>
    <w:rsid w:val="003327E5"/>
    <w:rsid w:val="00332B24"/>
    <w:rsid w:val="00332B9C"/>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568"/>
    <w:rsid w:val="00341BBC"/>
    <w:rsid w:val="00342BD7"/>
    <w:rsid w:val="00343469"/>
    <w:rsid w:val="003438E3"/>
    <w:rsid w:val="00344690"/>
    <w:rsid w:val="00344EAC"/>
    <w:rsid w:val="00344F0C"/>
    <w:rsid w:val="0034578E"/>
    <w:rsid w:val="00345AEC"/>
    <w:rsid w:val="00345F5E"/>
    <w:rsid w:val="0034689C"/>
    <w:rsid w:val="00346B69"/>
    <w:rsid w:val="00346DB5"/>
    <w:rsid w:val="003477A3"/>
    <w:rsid w:val="003477B1"/>
    <w:rsid w:val="003479D1"/>
    <w:rsid w:val="00347A8D"/>
    <w:rsid w:val="00347AC5"/>
    <w:rsid w:val="00347BB9"/>
    <w:rsid w:val="00347C9E"/>
    <w:rsid w:val="0035090C"/>
    <w:rsid w:val="00350E5F"/>
    <w:rsid w:val="003519C8"/>
    <w:rsid w:val="00351A62"/>
    <w:rsid w:val="00351BB8"/>
    <w:rsid w:val="00352068"/>
    <w:rsid w:val="003525A7"/>
    <w:rsid w:val="00352845"/>
    <w:rsid w:val="00352BE4"/>
    <w:rsid w:val="003533D6"/>
    <w:rsid w:val="0035379A"/>
    <w:rsid w:val="003539A2"/>
    <w:rsid w:val="00353D34"/>
    <w:rsid w:val="0035426A"/>
    <w:rsid w:val="003554AA"/>
    <w:rsid w:val="003555E7"/>
    <w:rsid w:val="0035625C"/>
    <w:rsid w:val="00356C6D"/>
    <w:rsid w:val="00357380"/>
    <w:rsid w:val="00357BB7"/>
    <w:rsid w:val="00357C09"/>
    <w:rsid w:val="00360104"/>
    <w:rsid w:val="00360226"/>
    <w:rsid w:val="003602D9"/>
    <w:rsid w:val="003604CE"/>
    <w:rsid w:val="00360686"/>
    <w:rsid w:val="00360789"/>
    <w:rsid w:val="0036099F"/>
    <w:rsid w:val="00361378"/>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DA8"/>
    <w:rsid w:val="00373561"/>
    <w:rsid w:val="00373697"/>
    <w:rsid w:val="00373812"/>
    <w:rsid w:val="003739E0"/>
    <w:rsid w:val="00373BA1"/>
    <w:rsid w:val="00373C05"/>
    <w:rsid w:val="0037423B"/>
    <w:rsid w:val="003742AC"/>
    <w:rsid w:val="0037435E"/>
    <w:rsid w:val="00375479"/>
    <w:rsid w:val="003757A0"/>
    <w:rsid w:val="00375856"/>
    <w:rsid w:val="003758AD"/>
    <w:rsid w:val="00375B6A"/>
    <w:rsid w:val="00375E4B"/>
    <w:rsid w:val="0037607A"/>
    <w:rsid w:val="003762F4"/>
    <w:rsid w:val="00376966"/>
    <w:rsid w:val="00376D38"/>
    <w:rsid w:val="00376F7C"/>
    <w:rsid w:val="00377CE1"/>
    <w:rsid w:val="003809A1"/>
    <w:rsid w:val="00380A35"/>
    <w:rsid w:val="00381703"/>
    <w:rsid w:val="00381A54"/>
    <w:rsid w:val="00381D66"/>
    <w:rsid w:val="00381E0E"/>
    <w:rsid w:val="00382419"/>
    <w:rsid w:val="00382574"/>
    <w:rsid w:val="00382784"/>
    <w:rsid w:val="003837BA"/>
    <w:rsid w:val="00383824"/>
    <w:rsid w:val="0038508D"/>
    <w:rsid w:val="0038530E"/>
    <w:rsid w:val="00385BF0"/>
    <w:rsid w:val="00385F1C"/>
    <w:rsid w:val="003861ED"/>
    <w:rsid w:val="003869DB"/>
    <w:rsid w:val="00386BD7"/>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5A1"/>
    <w:rsid w:val="003A463B"/>
    <w:rsid w:val="003A4BD2"/>
    <w:rsid w:val="003A5190"/>
    <w:rsid w:val="003A5341"/>
    <w:rsid w:val="003A535C"/>
    <w:rsid w:val="003A5744"/>
    <w:rsid w:val="003A57B8"/>
    <w:rsid w:val="003A5B0A"/>
    <w:rsid w:val="003A5C83"/>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369F"/>
    <w:rsid w:val="003B36A3"/>
    <w:rsid w:val="003B3AA1"/>
    <w:rsid w:val="003B3C97"/>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73"/>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0AE"/>
    <w:rsid w:val="003C65F3"/>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111"/>
    <w:rsid w:val="003D3804"/>
    <w:rsid w:val="003D386D"/>
    <w:rsid w:val="003D3C45"/>
    <w:rsid w:val="003D44FC"/>
    <w:rsid w:val="003D4859"/>
    <w:rsid w:val="003D5949"/>
    <w:rsid w:val="003D59FF"/>
    <w:rsid w:val="003D5B1F"/>
    <w:rsid w:val="003D5C41"/>
    <w:rsid w:val="003D5F37"/>
    <w:rsid w:val="003D68A5"/>
    <w:rsid w:val="003D691D"/>
    <w:rsid w:val="003D6E8E"/>
    <w:rsid w:val="003D7651"/>
    <w:rsid w:val="003D7786"/>
    <w:rsid w:val="003D77C9"/>
    <w:rsid w:val="003D78C1"/>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9BA"/>
    <w:rsid w:val="003F1B22"/>
    <w:rsid w:val="003F2C22"/>
    <w:rsid w:val="003F2CD4"/>
    <w:rsid w:val="003F2DF5"/>
    <w:rsid w:val="003F34FC"/>
    <w:rsid w:val="003F38BC"/>
    <w:rsid w:val="003F3BA1"/>
    <w:rsid w:val="003F3D2D"/>
    <w:rsid w:val="003F4313"/>
    <w:rsid w:val="003F44A7"/>
    <w:rsid w:val="003F4B35"/>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C89"/>
    <w:rsid w:val="00404FFD"/>
    <w:rsid w:val="0040512B"/>
    <w:rsid w:val="0040532C"/>
    <w:rsid w:val="00405501"/>
    <w:rsid w:val="004058C9"/>
    <w:rsid w:val="00405CA5"/>
    <w:rsid w:val="00406552"/>
    <w:rsid w:val="004072D8"/>
    <w:rsid w:val="00407313"/>
    <w:rsid w:val="00407CD3"/>
    <w:rsid w:val="00410134"/>
    <w:rsid w:val="004103BF"/>
    <w:rsid w:val="00410522"/>
    <w:rsid w:val="00410526"/>
    <w:rsid w:val="0041080F"/>
    <w:rsid w:val="00410B72"/>
    <w:rsid w:val="00410F18"/>
    <w:rsid w:val="00411202"/>
    <w:rsid w:val="004113BF"/>
    <w:rsid w:val="004118A7"/>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B91"/>
    <w:rsid w:val="00415C12"/>
    <w:rsid w:val="00416086"/>
    <w:rsid w:val="004161FA"/>
    <w:rsid w:val="00417B72"/>
    <w:rsid w:val="00417BF5"/>
    <w:rsid w:val="00420231"/>
    <w:rsid w:val="0042086B"/>
    <w:rsid w:val="00420BD3"/>
    <w:rsid w:val="00421105"/>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8"/>
    <w:rsid w:val="0043043F"/>
    <w:rsid w:val="004306CA"/>
    <w:rsid w:val="00431028"/>
    <w:rsid w:val="004311D2"/>
    <w:rsid w:val="004313B7"/>
    <w:rsid w:val="00431611"/>
    <w:rsid w:val="00431944"/>
    <w:rsid w:val="00431B12"/>
    <w:rsid w:val="00431F73"/>
    <w:rsid w:val="00432555"/>
    <w:rsid w:val="004328AE"/>
    <w:rsid w:val="00433544"/>
    <w:rsid w:val="00433C2E"/>
    <w:rsid w:val="00433C46"/>
    <w:rsid w:val="0043442E"/>
    <w:rsid w:val="00434B93"/>
    <w:rsid w:val="00434F41"/>
    <w:rsid w:val="00435CE6"/>
    <w:rsid w:val="00435D52"/>
    <w:rsid w:val="00436596"/>
    <w:rsid w:val="00436600"/>
    <w:rsid w:val="00436D80"/>
    <w:rsid w:val="0043741E"/>
    <w:rsid w:val="00437447"/>
    <w:rsid w:val="00437DD5"/>
    <w:rsid w:val="00437DD8"/>
    <w:rsid w:val="00440761"/>
    <w:rsid w:val="00440A0A"/>
    <w:rsid w:val="00441A92"/>
    <w:rsid w:val="00441B96"/>
    <w:rsid w:val="00441EB7"/>
    <w:rsid w:val="00442631"/>
    <w:rsid w:val="00442F76"/>
    <w:rsid w:val="004431DC"/>
    <w:rsid w:val="00443557"/>
    <w:rsid w:val="00444071"/>
    <w:rsid w:val="00444251"/>
    <w:rsid w:val="00444664"/>
    <w:rsid w:val="00444E0A"/>
    <w:rsid w:val="00444F03"/>
    <w:rsid w:val="00444F56"/>
    <w:rsid w:val="00445423"/>
    <w:rsid w:val="00445595"/>
    <w:rsid w:val="00445811"/>
    <w:rsid w:val="00445CD7"/>
    <w:rsid w:val="00445DCB"/>
    <w:rsid w:val="00445FB3"/>
    <w:rsid w:val="0044601D"/>
    <w:rsid w:val="00446266"/>
    <w:rsid w:val="00446488"/>
    <w:rsid w:val="00446D4C"/>
    <w:rsid w:val="00447318"/>
    <w:rsid w:val="004474A8"/>
    <w:rsid w:val="00447955"/>
    <w:rsid w:val="0045028A"/>
    <w:rsid w:val="00450516"/>
    <w:rsid w:val="004506AB"/>
    <w:rsid w:val="00451241"/>
    <w:rsid w:val="004517AA"/>
    <w:rsid w:val="00451967"/>
    <w:rsid w:val="004525EA"/>
    <w:rsid w:val="00452B01"/>
    <w:rsid w:val="00452CAC"/>
    <w:rsid w:val="00453591"/>
    <w:rsid w:val="00453C80"/>
    <w:rsid w:val="0045411A"/>
    <w:rsid w:val="00455061"/>
    <w:rsid w:val="004552A2"/>
    <w:rsid w:val="0045543A"/>
    <w:rsid w:val="00455E4A"/>
    <w:rsid w:val="00456037"/>
    <w:rsid w:val="0045622F"/>
    <w:rsid w:val="00456358"/>
    <w:rsid w:val="004565DE"/>
    <w:rsid w:val="0045699F"/>
    <w:rsid w:val="004574C8"/>
    <w:rsid w:val="00457565"/>
    <w:rsid w:val="00457B71"/>
    <w:rsid w:val="00457E57"/>
    <w:rsid w:val="00457F8E"/>
    <w:rsid w:val="00457FA6"/>
    <w:rsid w:val="004604E5"/>
    <w:rsid w:val="00460887"/>
    <w:rsid w:val="00460E09"/>
    <w:rsid w:val="0046183B"/>
    <w:rsid w:val="0046194E"/>
    <w:rsid w:val="00461C7D"/>
    <w:rsid w:val="00462A49"/>
    <w:rsid w:val="00462DAF"/>
    <w:rsid w:val="00462DB0"/>
    <w:rsid w:val="00462E70"/>
    <w:rsid w:val="00462EB9"/>
    <w:rsid w:val="004637D1"/>
    <w:rsid w:val="004649D0"/>
    <w:rsid w:val="00464E55"/>
    <w:rsid w:val="00464FE2"/>
    <w:rsid w:val="00465090"/>
    <w:rsid w:val="004651EF"/>
    <w:rsid w:val="004654C1"/>
    <w:rsid w:val="00465644"/>
    <w:rsid w:val="00465997"/>
    <w:rsid w:val="004669E2"/>
    <w:rsid w:val="00467478"/>
    <w:rsid w:val="00467CCA"/>
    <w:rsid w:val="00467D75"/>
    <w:rsid w:val="004704CE"/>
    <w:rsid w:val="004705AB"/>
    <w:rsid w:val="00470638"/>
    <w:rsid w:val="0047078D"/>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3282"/>
    <w:rsid w:val="00483494"/>
    <w:rsid w:val="004836D1"/>
    <w:rsid w:val="004838A5"/>
    <w:rsid w:val="00484559"/>
    <w:rsid w:val="004847ED"/>
    <w:rsid w:val="00484F54"/>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B77"/>
    <w:rsid w:val="00494EC2"/>
    <w:rsid w:val="0049531B"/>
    <w:rsid w:val="00495393"/>
    <w:rsid w:val="0049558B"/>
    <w:rsid w:val="004956CF"/>
    <w:rsid w:val="00495754"/>
    <w:rsid w:val="004958EB"/>
    <w:rsid w:val="00495D44"/>
    <w:rsid w:val="004962D6"/>
    <w:rsid w:val="004964F1"/>
    <w:rsid w:val="00496609"/>
    <w:rsid w:val="00496E87"/>
    <w:rsid w:val="00497D7B"/>
    <w:rsid w:val="00497F95"/>
    <w:rsid w:val="004A0210"/>
    <w:rsid w:val="004A086A"/>
    <w:rsid w:val="004A08C5"/>
    <w:rsid w:val="004A0BBC"/>
    <w:rsid w:val="004A0D9C"/>
    <w:rsid w:val="004A0E7A"/>
    <w:rsid w:val="004A14AB"/>
    <w:rsid w:val="004A16BC"/>
    <w:rsid w:val="004A18DC"/>
    <w:rsid w:val="004A1BFE"/>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2D8"/>
    <w:rsid w:val="004A74B5"/>
    <w:rsid w:val="004A7526"/>
    <w:rsid w:val="004A7745"/>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28E9"/>
    <w:rsid w:val="004C2A34"/>
    <w:rsid w:val="004C2B4D"/>
    <w:rsid w:val="004C2CB9"/>
    <w:rsid w:val="004C2D86"/>
    <w:rsid w:val="004C2FE9"/>
    <w:rsid w:val="004C3898"/>
    <w:rsid w:val="004C45E5"/>
    <w:rsid w:val="004C4AFB"/>
    <w:rsid w:val="004C4B7D"/>
    <w:rsid w:val="004C523E"/>
    <w:rsid w:val="004C5737"/>
    <w:rsid w:val="004C58B3"/>
    <w:rsid w:val="004C5AEA"/>
    <w:rsid w:val="004C5BBC"/>
    <w:rsid w:val="004C5DEB"/>
    <w:rsid w:val="004C733D"/>
    <w:rsid w:val="004C784D"/>
    <w:rsid w:val="004C787E"/>
    <w:rsid w:val="004C78F6"/>
    <w:rsid w:val="004C7B88"/>
    <w:rsid w:val="004C7E05"/>
    <w:rsid w:val="004D1E16"/>
    <w:rsid w:val="004D279C"/>
    <w:rsid w:val="004D2F8E"/>
    <w:rsid w:val="004D35C3"/>
    <w:rsid w:val="004D36B1"/>
    <w:rsid w:val="004D3977"/>
    <w:rsid w:val="004D44FE"/>
    <w:rsid w:val="004D4870"/>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65EF"/>
    <w:rsid w:val="004E737A"/>
    <w:rsid w:val="004E7641"/>
    <w:rsid w:val="004E76F4"/>
    <w:rsid w:val="004E7DFC"/>
    <w:rsid w:val="004F02F1"/>
    <w:rsid w:val="004F066B"/>
    <w:rsid w:val="004F0B4E"/>
    <w:rsid w:val="004F0B6C"/>
    <w:rsid w:val="004F0C49"/>
    <w:rsid w:val="004F12CF"/>
    <w:rsid w:val="004F14D1"/>
    <w:rsid w:val="004F1FCD"/>
    <w:rsid w:val="004F2013"/>
    <w:rsid w:val="004F2078"/>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636"/>
    <w:rsid w:val="00505B05"/>
    <w:rsid w:val="00505F17"/>
    <w:rsid w:val="00506557"/>
    <w:rsid w:val="0050677A"/>
    <w:rsid w:val="0050713C"/>
    <w:rsid w:val="0050720D"/>
    <w:rsid w:val="00507274"/>
    <w:rsid w:val="005076AC"/>
    <w:rsid w:val="00507735"/>
    <w:rsid w:val="00507F3E"/>
    <w:rsid w:val="00507F6B"/>
    <w:rsid w:val="0051008E"/>
    <w:rsid w:val="00510660"/>
    <w:rsid w:val="005107DC"/>
    <w:rsid w:val="005108D8"/>
    <w:rsid w:val="00511509"/>
    <w:rsid w:val="00511598"/>
    <w:rsid w:val="005116F9"/>
    <w:rsid w:val="005124B9"/>
    <w:rsid w:val="00512F96"/>
    <w:rsid w:val="00512FDE"/>
    <w:rsid w:val="005133E7"/>
    <w:rsid w:val="00513C16"/>
    <w:rsid w:val="00514009"/>
    <w:rsid w:val="005141FF"/>
    <w:rsid w:val="005142C8"/>
    <w:rsid w:val="0051440C"/>
    <w:rsid w:val="005144A9"/>
    <w:rsid w:val="0051533F"/>
    <w:rsid w:val="005153A7"/>
    <w:rsid w:val="00515574"/>
    <w:rsid w:val="0051559F"/>
    <w:rsid w:val="005163ED"/>
    <w:rsid w:val="005169B8"/>
    <w:rsid w:val="00516A45"/>
    <w:rsid w:val="00516DE7"/>
    <w:rsid w:val="00517544"/>
    <w:rsid w:val="005175F9"/>
    <w:rsid w:val="0051776F"/>
    <w:rsid w:val="00520563"/>
    <w:rsid w:val="005205DD"/>
    <w:rsid w:val="00520ADE"/>
    <w:rsid w:val="00521102"/>
    <w:rsid w:val="005212AF"/>
    <w:rsid w:val="005214CE"/>
    <w:rsid w:val="005219CF"/>
    <w:rsid w:val="00523F57"/>
    <w:rsid w:val="0052463B"/>
    <w:rsid w:val="0052469A"/>
    <w:rsid w:val="00524BAF"/>
    <w:rsid w:val="00524D47"/>
    <w:rsid w:val="00525196"/>
    <w:rsid w:val="0052673F"/>
    <w:rsid w:val="00526A4E"/>
    <w:rsid w:val="00526B71"/>
    <w:rsid w:val="00526F6C"/>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E49"/>
    <w:rsid w:val="00560FE4"/>
    <w:rsid w:val="0056121F"/>
    <w:rsid w:val="0056122E"/>
    <w:rsid w:val="0056129C"/>
    <w:rsid w:val="00561DFC"/>
    <w:rsid w:val="00561E6D"/>
    <w:rsid w:val="00562384"/>
    <w:rsid w:val="005633CE"/>
    <w:rsid w:val="005639C1"/>
    <w:rsid w:val="00564127"/>
    <w:rsid w:val="00564148"/>
    <w:rsid w:val="00564302"/>
    <w:rsid w:val="0056490E"/>
    <w:rsid w:val="00564E2E"/>
    <w:rsid w:val="00564FD2"/>
    <w:rsid w:val="005651DD"/>
    <w:rsid w:val="0056538F"/>
    <w:rsid w:val="00566A76"/>
    <w:rsid w:val="0056701D"/>
    <w:rsid w:val="005670F7"/>
    <w:rsid w:val="00567A15"/>
    <w:rsid w:val="00567DE9"/>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71"/>
    <w:rsid w:val="00584CB8"/>
    <w:rsid w:val="00584EC7"/>
    <w:rsid w:val="00585485"/>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3F7B"/>
    <w:rsid w:val="00594771"/>
    <w:rsid w:val="0059486C"/>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5198"/>
    <w:rsid w:val="005B52EB"/>
    <w:rsid w:val="005B56FD"/>
    <w:rsid w:val="005B66C7"/>
    <w:rsid w:val="005B67D9"/>
    <w:rsid w:val="005B6CC2"/>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4283"/>
    <w:rsid w:val="005C544C"/>
    <w:rsid w:val="005C562E"/>
    <w:rsid w:val="005C5997"/>
    <w:rsid w:val="005C6199"/>
    <w:rsid w:val="005C6D06"/>
    <w:rsid w:val="005C74FB"/>
    <w:rsid w:val="005C775D"/>
    <w:rsid w:val="005C7B84"/>
    <w:rsid w:val="005D04B5"/>
    <w:rsid w:val="005D0A33"/>
    <w:rsid w:val="005D0BD2"/>
    <w:rsid w:val="005D10CC"/>
    <w:rsid w:val="005D13A6"/>
    <w:rsid w:val="005D1602"/>
    <w:rsid w:val="005D168C"/>
    <w:rsid w:val="005D1697"/>
    <w:rsid w:val="005D1AEF"/>
    <w:rsid w:val="005D1F4A"/>
    <w:rsid w:val="005D2172"/>
    <w:rsid w:val="005D21F2"/>
    <w:rsid w:val="005D2F62"/>
    <w:rsid w:val="005D3B03"/>
    <w:rsid w:val="005D481A"/>
    <w:rsid w:val="005D48FF"/>
    <w:rsid w:val="005D57E4"/>
    <w:rsid w:val="005D60BF"/>
    <w:rsid w:val="005D6AF5"/>
    <w:rsid w:val="005D6B46"/>
    <w:rsid w:val="005D6B62"/>
    <w:rsid w:val="005D6C1B"/>
    <w:rsid w:val="005D6FA1"/>
    <w:rsid w:val="005D6FE1"/>
    <w:rsid w:val="005D7398"/>
    <w:rsid w:val="005D7A75"/>
    <w:rsid w:val="005E00E8"/>
    <w:rsid w:val="005E031F"/>
    <w:rsid w:val="005E094C"/>
    <w:rsid w:val="005E09FD"/>
    <w:rsid w:val="005E0CAE"/>
    <w:rsid w:val="005E1566"/>
    <w:rsid w:val="005E17C9"/>
    <w:rsid w:val="005E1D60"/>
    <w:rsid w:val="005E2306"/>
    <w:rsid w:val="005E385F"/>
    <w:rsid w:val="005E3D84"/>
    <w:rsid w:val="005E4A5A"/>
    <w:rsid w:val="005E4F1B"/>
    <w:rsid w:val="005E592B"/>
    <w:rsid w:val="005E59BE"/>
    <w:rsid w:val="005E5B81"/>
    <w:rsid w:val="005E5EEF"/>
    <w:rsid w:val="005E6010"/>
    <w:rsid w:val="005E629D"/>
    <w:rsid w:val="005E6405"/>
    <w:rsid w:val="005E659A"/>
    <w:rsid w:val="005E698E"/>
    <w:rsid w:val="005E6C18"/>
    <w:rsid w:val="005E6D10"/>
    <w:rsid w:val="005E7303"/>
    <w:rsid w:val="005E77BF"/>
    <w:rsid w:val="005E7C4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D89"/>
    <w:rsid w:val="00600F0C"/>
    <w:rsid w:val="00601D0C"/>
    <w:rsid w:val="00601F14"/>
    <w:rsid w:val="0060224B"/>
    <w:rsid w:val="0060283C"/>
    <w:rsid w:val="0060294D"/>
    <w:rsid w:val="00602D23"/>
    <w:rsid w:val="00602D75"/>
    <w:rsid w:val="00602FA7"/>
    <w:rsid w:val="00602FE4"/>
    <w:rsid w:val="0060382D"/>
    <w:rsid w:val="0060383E"/>
    <w:rsid w:val="00603EDF"/>
    <w:rsid w:val="0060493F"/>
    <w:rsid w:val="00604C00"/>
    <w:rsid w:val="00604E76"/>
    <w:rsid w:val="00604F14"/>
    <w:rsid w:val="00605556"/>
    <w:rsid w:val="0060555A"/>
    <w:rsid w:val="006058A6"/>
    <w:rsid w:val="00605911"/>
    <w:rsid w:val="00605D1F"/>
    <w:rsid w:val="00605FA2"/>
    <w:rsid w:val="006066F2"/>
    <w:rsid w:val="00606815"/>
    <w:rsid w:val="00606D1F"/>
    <w:rsid w:val="00606D3D"/>
    <w:rsid w:val="00606FDF"/>
    <w:rsid w:val="00607229"/>
    <w:rsid w:val="006073A4"/>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AD"/>
    <w:rsid w:val="00613E43"/>
    <w:rsid w:val="00614288"/>
    <w:rsid w:val="006147CD"/>
    <w:rsid w:val="00615904"/>
    <w:rsid w:val="006160F2"/>
    <w:rsid w:val="00616730"/>
    <w:rsid w:val="006167B5"/>
    <w:rsid w:val="00616B93"/>
    <w:rsid w:val="00617943"/>
    <w:rsid w:val="00617B82"/>
    <w:rsid w:val="00617E41"/>
    <w:rsid w:val="00620194"/>
    <w:rsid w:val="006201B7"/>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6D2"/>
    <w:rsid w:val="006357EA"/>
    <w:rsid w:val="00635994"/>
    <w:rsid w:val="00635F31"/>
    <w:rsid w:val="006360C2"/>
    <w:rsid w:val="00636398"/>
    <w:rsid w:val="00636453"/>
    <w:rsid w:val="006368D3"/>
    <w:rsid w:val="0063707E"/>
    <w:rsid w:val="00637557"/>
    <w:rsid w:val="006377EC"/>
    <w:rsid w:val="006378CE"/>
    <w:rsid w:val="006379B0"/>
    <w:rsid w:val="00637A5F"/>
    <w:rsid w:val="00640274"/>
    <w:rsid w:val="00640471"/>
    <w:rsid w:val="00640876"/>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20B0"/>
    <w:rsid w:val="006523A8"/>
    <w:rsid w:val="00652A08"/>
    <w:rsid w:val="00652D7C"/>
    <w:rsid w:val="00652E2F"/>
    <w:rsid w:val="00652F2E"/>
    <w:rsid w:val="006535EC"/>
    <w:rsid w:val="00653821"/>
    <w:rsid w:val="006538A3"/>
    <w:rsid w:val="00653DCB"/>
    <w:rsid w:val="00653F4E"/>
    <w:rsid w:val="006541E9"/>
    <w:rsid w:val="0065430D"/>
    <w:rsid w:val="00654A95"/>
    <w:rsid w:val="00655295"/>
    <w:rsid w:val="006552CF"/>
    <w:rsid w:val="00655733"/>
    <w:rsid w:val="00655ACD"/>
    <w:rsid w:val="00656A92"/>
    <w:rsid w:val="00656DDE"/>
    <w:rsid w:val="006571C0"/>
    <w:rsid w:val="00657617"/>
    <w:rsid w:val="00657BD1"/>
    <w:rsid w:val="00657E14"/>
    <w:rsid w:val="0066011D"/>
    <w:rsid w:val="006607C0"/>
    <w:rsid w:val="006613A6"/>
    <w:rsid w:val="0066149B"/>
    <w:rsid w:val="00661E84"/>
    <w:rsid w:val="00661EE4"/>
    <w:rsid w:val="00661F56"/>
    <w:rsid w:val="006627A2"/>
    <w:rsid w:val="0066294D"/>
    <w:rsid w:val="00662EAC"/>
    <w:rsid w:val="006634E6"/>
    <w:rsid w:val="00663A24"/>
    <w:rsid w:val="00663DC5"/>
    <w:rsid w:val="006645D4"/>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65"/>
    <w:rsid w:val="0068658F"/>
    <w:rsid w:val="00686707"/>
    <w:rsid w:val="0068671A"/>
    <w:rsid w:val="0068683D"/>
    <w:rsid w:val="00686EDF"/>
    <w:rsid w:val="006871E3"/>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B85"/>
    <w:rsid w:val="00695CAA"/>
    <w:rsid w:val="00695FC2"/>
    <w:rsid w:val="00695FF2"/>
    <w:rsid w:val="006969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3F8E"/>
    <w:rsid w:val="006A423E"/>
    <w:rsid w:val="006A46FB"/>
    <w:rsid w:val="006A54A2"/>
    <w:rsid w:val="006A5664"/>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8EE"/>
    <w:rsid w:val="006B5A97"/>
    <w:rsid w:val="006B5B47"/>
    <w:rsid w:val="006B6277"/>
    <w:rsid w:val="006B62B3"/>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269"/>
    <w:rsid w:val="006C23E5"/>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6C"/>
    <w:rsid w:val="006D3CB6"/>
    <w:rsid w:val="006D43D5"/>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266"/>
    <w:rsid w:val="006E02A1"/>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3D"/>
    <w:rsid w:val="006E6A09"/>
    <w:rsid w:val="006E6A62"/>
    <w:rsid w:val="006E6A8D"/>
    <w:rsid w:val="006E71FA"/>
    <w:rsid w:val="006E7D3B"/>
    <w:rsid w:val="006F009A"/>
    <w:rsid w:val="006F0EC4"/>
    <w:rsid w:val="006F0ECE"/>
    <w:rsid w:val="006F1803"/>
    <w:rsid w:val="006F1AB6"/>
    <w:rsid w:val="006F1B70"/>
    <w:rsid w:val="006F1E32"/>
    <w:rsid w:val="006F2B1D"/>
    <w:rsid w:val="006F2E82"/>
    <w:rsid w:val="006F3131"/>
    <w:rsid w:val="006F341D"/>
    <w:rsid w:val="006F3CDE"/>
    <w:rsid w:val="006F4F3D"/>
    <w:rsid w:val="006F544A"/>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33E"/>
    <w:rsid w:val="00713459"/>
    <w:rsid w:val="00714299"/>
    <w:rsid w:val="007142A4"/>
    <w:rsid w:val="007148D3"/>
    <w:rsid w:val="00714D87"/>
    <w:rsid w:val="00714F08"/>
    <w:rsid w:val="0071515D"/>
    <w:rsid w:val="00715B93"/>
    <w:rsid w:val="00715B9A"/>
    <w:rsid w:val="00715F7F"/>
    <w:rsid w:val="00715FD6"/>
    <w:rsid w:val="0071714D"/>
    <w:rsid w:val="00717260"/>
    <w:rsid w:val="0072169B"/>
    <w:rsid w:val="007218DB"/>
    <w:rsid w:val="007219AF"/>
    <w:rsid w:val="00721AF2"/>
    <w:rsid w:val="00722573"/>
    <w:rsid w:val="00722696"/>
    <w:rsid w:val="007229C9"/>
    <w:rsid w:val="007229F9"/>
    <w:rsid w:val="007231A3"/>
    <w:rsid w:val="007239C9"/>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2648"/>
    <w:rsid w:val="00732A61"/>
    <w:rsid w:val="00732DC0"/>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CD"/>
    <w:rsid w:val="00737C03"/>
    <w:rsid w:val="00740CC8"/>
    <w:rsid w:val="00740E58"/>
    <w:rsid w:val="0074136F"/>
    <w:rsid w:val="0074146F"/>
    <w:rsid w:val="00741ABD"/>
    <w:rsid w:val="00741AC2"/>
    <w:rsid w:val="00741B72"/>
    <w:rsid w:val="00741DF2"/>
    <w:rsid w:val="0074390C"/>
    <w:rsid w:val="00743BFF"/>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8F1"/>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34"/>
    <w:rsid w:val="007705BE"/>
    <w:rsid w:val="00770A75"/>
    <w:rsid w:val="00770C89"/>
    <w:rsid w:val="00770F94"/>
    <w:rsid w:val="007710CE"/>
    <w:rsid w:val="0077161C"/>
    <w:rsid w:val="00771B4C"/>
    <w:rsid w:val="0077237A"/>
    <w:rsid w:val="00772473"/>
    <w:rsid w:val="007727BB"/>
    <w:rsid w:val="00772829"/>
    <w:rsid w:val="007729A2"/>
    <w:rsid w:val="00772E4C"/>
    <w:rsid w:val="00772EBD"/>
    <w:rsid w:val="00773986"/>
    <w:rsid w:val="00773E58"/>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F38"/>
    <w:rsid w:val="00787165"/>
    <w:rsid w:val="00787252"/>
    <w:rsid w:val="00787EA8"/>
    <w:rsid w:val="007901B4"/>
    <w:rsid w:val="00790F6D"/>
    <w:rsid w:val="007913C0"/>
    <w:rsid w:val="0079184A"/>
    <w:rsid w:val="00791AED"/>
    <w:rsid w:val="00791B2C"/>
    <w:rsid w:val="00791FCB"/>
    <w:rsid w:val="00792240"/>
    <w:rsid w:val="007923B3"/>
    <w:rsid w:val="007925EA"/>
    <w:rsid w:val="0079273F"/>
    <w:rsid w:val="00792D7B"/>
    <w:rsid w:val="00792DDA"/>
    <w:rsid w:val="0079354F"/>
    <w:rsid w:val="007938B9"/>
    <w:rsid w:val="00793CD8"/>
    <w:rsid w:val="00794078"/>
    <w:rsid w:val="007941E8"/>
    <w:rsid w:val="00794370"/>
    <w:rsid w:val="00795C92"/>
    <w:rsid w:val="00795DED"/>
    <w:rsid w:val="007961B5"/>
    <w:rsid w:val="00796231"/>
    <w:rsid w:val="007970F2"/>
    <w:rsid w:val="00797220"/>
    <w:rsid w:val="00797743"/>
    <w:rsid w:val="00797777"/>
    <w:rsid w:val="00797817"/>
    <w:rsid w:val="00797A24"/>
    <w:rsid w:val="007A015C"/>
    <w:rsid w:val="007A019F"/>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541A"/>
    <w:rsid w:val="007A5491"/>
    <w:rsid w:val="007A58A6"/>
    <w:rsid w:val="007A5CC1"/>
    <w:rsid w:val="007A5E11"/>
    <w:rsid w:val="007A62AE"/>
    <w:rsid w:val="007A62B7"/>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8A7"/>
    <w:rsid w:val="007B6BFB"/>
    <w:rsid w:val="007B6CA8"/>
    <w:rsid w:val="007B6CBB"/>
    <w:rsid w:val="007B70D2"/>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D18"/>
    <w:rsid w:val="007C3FF2"/>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B22"/>
    <w:rsid w:val="007D4EC1"/>
    <w:rsid w:val="007D57BF"/>
    <w:rsid w:val="007D5901"/>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731"/>
    <w:rsid w:val="007E3F7C"/>
    <w:rsid w:val="007E4610"/>
    <w:rsid w:val="007E4715"/>
    <w:rsid w:val="007E4945"/>
    <w:rsid w:val="007E4D39"/>
    <w:rsid w:val="007E505B"/>
    <w:rsid w:val="007E5621"/>
    <w:rsid w:val="007E57CB"/>
    <w:rsid w:val="007E5A61"/>
    <w:rsid w:val="007E688A"/>
    <w:rsid w:val="007E7091"/>
    <w:rsid w:val="007E7EDF"/>
    <w:rsid w:val="007F08CF"/>
    <w:rsid w:val="007F0B8E"/>
    <w:rsid w:val="007F1D10"/>
    <w:rsid w:val="007F27E7"/>
    <w:rsid w:val="007F2C31"/>
    <w:rsid w:val="007F3AF5"/>
    <w:rsid w:val="007F3D9C"/>
    <w:rsid w:val="007F40CA"/>
    <w:rsid w:val="007F4881"/>
    <w:rsid w:val="007F4A63"/>
    <w:rsid w:val="007F4B2D"/>
    <w:rsid w:val="007F4B9B"/>
    <w:rsid w:val="007F4D47"/>
    <w:rsid w:val="007F4DE4"/>
    <w:rsid w:val="007F4FA6"/>
    <w:rsid w:val="007F6300"/>
    <w:rsid w:val="007F6347"/>
    <w:rsid w:val="007F63A1"/>
    <w:rsid w:val="007F654F"/>
    <w:rsid w:val="007F665B"/>
    <w:rsid w:val="007F6B7E"/>
    <w:rsid w:val="007F7012"/>
    <w:rsid w:val="007F7490"/>
    <w:rsid w:val="007F793A"/>
    <w:rsid w:val="007F7E75"/>
    <w:rsid w:val="00800464"/>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E71"/>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657"/>
    <w:rsid w:val="00816B70"/>
    <w:rsid w:val="00817196"/>
    <w:rsid w:val="0081757A"/>
    <w:rsid w:val="00817C39"/>
    <w:rsid w:val="008204A0"/>
    <w:rsid w:val="008204BC"/>
    <w:rsid w:val="008208E1"/>
    <w:rsid w:val="008212A7"/>
    <w:rsid w:val="0082174D"/>
    <w:rsid w:val="00821F6D"/>
    <w:rsid w:val="00822BA2"/>
    <w:rsid w:val="00822EC0"/>
    <w:rsid w:val="00823236"/>
    <w:rsid w:val="00823472"/>
    <w:rsid w:val="008235DB"/>
    <w:rsid w:val="0082360B"/>
    <w:rsid w:val="008237B0"/>
    <w:rsid w:val="00823876"/>
    <w:rsid w:val="00823897"/>
    <w:rsid w:val="008242B5"/>
    <w:rsid w:val="008247A1"/>
    <w:rsid w:val="00824AB4"/>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A98"/>
    <w:rsid w:val="00831DA2"/>
    <w:rsid w:val="00831E7D"/>
    <w:rsid w:val="00832129"/>
    <w:rsid w:val="00832148"/>
    <w:rsid w:val="00832653"/>
    <w:rsid w:val="0083311F"/>
    <w:rsid w:val="00833219"/>
    <w:rsid w:val="0083352E"/>
    <w:rsid w:val="008336E8"/>
    <w:rsid w:val="00833953"/>
    <w:rsid w:val="00833E2A"/>
    <w:rsid w:val="008341AC"/>
    <w:rsid w:val="008342A5"/>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1F78"/>
    <w:rsid w:val="008421A8"/>
    <w:rsid w:val="00842BCA"/>
    <w:rsid w:val="00842FFC"/>
    <w:rsid w:val="00843099"/>
    <w:rsid w:val="008434E1"/>
    <w:rsid w:val="00843959"/>
    <w:rsid w:val="0084411E"/>
    <w:rsid w:val="008444E8"/>
    <w:rsid w:val="00844521"/>
    <w:rsid w:val="00844C4B"/>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47F9E"/>
    <w:rsid w:val="008503F0"/>
    <w:rsid w:val="0085099B"/>
    <w:rsid w:val="00850CD3"/>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88"/>
    <w:rsid w:val="0086404D"/>
    <w:rsid w:val="008641D8"/>
    <w:rsid w:val="00864523"/>
    <w:rsid w:val="0086470B"/>
    <w:rsid w:val="0086477F"/>
    <w:rsid w:val="00864D9C"/>
    <w:rsid w:val="008650D4"/>
    <w:rsid w:val="008657B6"/>
    <w:rsid w:val="00865C51"/>
    <w:rsid w:val="00865F2A"/>
    <w:rsid w:val="00866186"/>
    <w:rsid w:val="00866FC8"/>
    <w:rsid w:val="008676FD"/>
    <w:rsid w:val="008677FD"/>
    <w:rsid w:val="0086790C"/>
    <w:rsid w:val="00867B84"/>
    <w:rsid w:val="00867BDF"/>
    <w:rsid w:val="00870067"/>
    <w:rsid w:val="008701ED"/>
    <w:rsid w:val="00870564"/>
    <w:rsid w:val="008706D4"/>
    <w:rsid w:val="008709A9"/>
    <w:rsid w:val="00870B0E"/>
    <w:rsid w:val="00870F8A"/>
    <w:rsid w:val="0087104B"/>
    <w:rsid w:val="008719A0"/>
    <w:rsid w:val="008719A4"/>
    <w:rsid w:val="00871D23"/>
    <w:rsid w:val="00872B9B"/>
    <w:rsid w:val="00872BBD"/>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6FB"/>
    <w:rsid w:val="00895928"/>
    <w:rsid w:val="00895939"/>
    <w:rsid w:val="00895D74"/>
    <w:rsid w:val="008967F2"/>
    <w:rsid w:val="00896C8D"/>
    <w:rsid w:val="0089742A"/>
    <w:rsid w:val="008975C7"/>
    <w:rsid w:val="00897690"/>
    <w:rsid w:val="00897BCC"/>
    <w:rsid w:val="008A0970"/>
    <w:rsid w:val="008A0ED2"/>
    <w:rsid w:val="008A21FF"/>
    <w:rsid w:val="008A27A4"/>
    <w:rsid w:val="008A2CE2"/>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F70"/>
    <w:rsid w:val="008B51A0"/>
    <w:rsid w:val="008B52B0"/>
    <w:rsid w:val="008B57C0"/>
    <w:rsid w:val="008B58FB"/>
    <w:rsid w:val="008B592A"/>
    <w:rsid w:val="008B59A5"/>
    <w:rsid w:val="008B5D44"/>
    <w:rsid w:val="008B5E80"/>
    <w:rsid w:val="008B61FE"/>
    <w:rsid w:val="008B6487"/>
    <w:rsid w:val="008B6EED"/>
    <w:rsid w:val="008B74F0"/>
    <w:rsid w:val="008B76FA"/>
    <w:rsid w:val="008B789D"/>
    <w:rsid w:val="008B7B5C"/>
    <w:rsid w:val="008C046E"/>
    <w:rsid w:val="008C08BE"/>
    <w:rsid w:val="008C0C99"/>
    <w:rsid w:val="008C0EE4"/>
    <w:rsid w:val="008C13F5"/>
    <w:rsid w:val="008C1A45"/>
    <w:rsid w:val="008C1CD5"/>
    <w:rsid w:val="008C1D03"/>
    <w:rsid w:val="008C1E30"/>
    <w:rsid w:val="008C2017"/>
    <w:rsid w:val="008C218C"/>
    <w:rsid w:val="008C234A"/>
    <w:rsid w:val="008C2A19"/>
    <w:rsid w:val="008C2EBE"/>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800"/>
    <w:rsid w:val="008E0927"/>
    <w:rsid w:val="008E1909"/>
    <w:rsid w:val="008E1CED"/>
    <w:rsid w:val="008E1D1A"/>
    <w:rsid w:val="008E1E44"/>
    <w:rsid w:val="008E2370"/>
    <w:rsid w:val="008E2D9C"/>
    <w:rsid w:val="008E2E1C"/>
    <w:rsid w:val="008E35A3"/>
    <w:rsid w:val="008E3F73"/>
    <w:rsid w:val="008E4B90"/>
    <w:rsid w:val="008E50E4"/>
    <w:rsid w:val="008E5D92"/>
    <w:rsid w:val="008E6BAA"/>
    <w:rsid w:val="008E6BB9"/>
    <w:rsid w:val="008E6CDB"/>
    <w:rsid w:val="008E6DF5"/>
    <w:rsid w:val="008E7001"/>
    <w:rsid w:val="008E7050"/>
    <w:rsid w:val="008E7A27"/>
    <w:rsid w:val="008E7C71"/>
    <w:rsid w:val="008E7EF9"/>
    <w:rsid w:val="008F01A6"/>
    <w:rsid w:val="008F0232"/>
    <w:rsid w:val="008F07E5"/>
    <w:rsid w:val="008F0C04"/>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5FE0"/>
    <w:rsid w:val="008F68A5"/>
    <w:rsid w:val="008F6F45"/>
    <w:rsid w:val="008F7013"/>
    <w:rsid w:val="008F7113"/>
    <w:rsid w:val="008F7841"/>
    <w:rsid w:val="008F7B83"/>
    <w:rsid w:val="008F7CAD"/>
    <w:rsid w:val="0090011D"/>
    <w:rsid w:val="00900440"/>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547"/>
    <w:rsid w:val="009126AF"/>
    <w:rsid w:val="00913114"/>
    <w:rsid w:val="009131C5"/>
    <w:rsid w:val="009131FF"/>
    <w:rsid w:val="00913638"/>
    <w:rsid w:val="009139D9"/>
    <w:rsid w:val="00913FC0"/>
    <w:rsid w:val="00914587"/>
    <w:rsid w:val="0091497A"/>
    <w:rsid w:val="00914AD8"/>
    <w:rsid w:val="00914EDC"/>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7DA"/>
    <w:rsid w:val="00933A29"/>
    <w:rsid w:val="00933A57"/>
    <w:rsid w:val="00934334"/>
    <w:rsid w:val="00934365"/>
    <w:rsid w:val="00934780"/>
    <w:rsid w:val="00934839"/>
    <w:rsid w:val="0093502C"/>
    <w:rsid w:val="00935133"/>
    <w:rsid w:val="00935577"/>
    <w:rsid w:val="009355C2"/>
    <w:rsid w:val="00935AA7"/>
    <w:rsid w:val="00936759"/>
    <w:rsid w:val="009368F3"/>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E13"/>
    <w:rsid w:val="00944F03"/>
    <w:rsid w:val="00945556"/>
    <w:rsid w:val="009456C6"/>
    <w:rsid w:val="00945AD6"/>
    <w:rsid w:val="00945C05"/>
    <w:rsid w:val="009463C4"/>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B1F"/>
    <w:rsid w:val="0095271D"/>
    <w:rsid w:val="00952937"/>
    <w:rsid w:val="0095306B"/>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54B"/>
    <w:rsid w:val="0096584A"/>
    <w:rsid w:val="009660F3"/>
    <w:rsid w:val="009664BF"/>
    <w:rsid w:val="0096652E"/>
    <w:rsid w:val="00966657"/>
    <w:rsid w:val="0096693C"/>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363"/>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86C"/>
    <w:rsid w:val="00982A71"/>
    <w:rsid w:val="00982EA3"/>
    <w:rsid w:val="00982F06"/>
    <w:rsid w:val="00984216"/>
    <w:rsid w:val="0098433C"/>
    <w:rsid w:val="009844BF"/>
    <w:rsid w:val="00984529"/>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454B"/>
    <w:rsid w:val="00994DCA"/>
    <w:rsid w:val="00994FF3"/>
    <w:rsid w:val="00995089"/>
    <w:rsid w:val="0099547B"/>
    <w:rsid w:val="00995515"/>
    <w:rsid w:val="00995524"/>
    <w:rsid w:val="0099561A"/>
    <w:rsid w:val="00995A7A"/>
    <w:rsid w:val="009960EC"/>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54C"/>
    <w:rsid w:val="009B774E"/>
    <w:rsid w:val="009B79C0"/>
    <w:rsid w:val="009B7E87"/>
    <w:rsid w:val="009C0169"/>
    <w:rsid w:val="009C0179"/>
    <w:rsid w:val="009C089C"/>
    <w:rsid w:val="009C107A"/>
    <w:rsid w:val="009C1679"/>
    <w:rsid w:val="009C2037"/>
    <w:rsid w:val="009C241D"/>
    <w:rsid w:val="009C251B"/>
    <w:rsid w:val="009C27DD"/>
    <w:rsid w:val="009C2C93"/>
    <w:rsid w:val="009C2D9C"/>
    <w:rsid w:val="009C3BBB"/>
    <w:rsid w:val="009C403E"/>
    <w:rsid w:val="009C47AB"/>
    <w:rsid w:val="009C484E"/>
    <w:rsid w:val="009C521D"/>
    <w:rsid w:val="009C5E3B"/>
    <w:rsid w:val="009C5E79"/>
    <w:rsid w:val="009C605A"/>
    <w:rsid w:val="009C6D3C"/>
    <w:rsid w:val="009C6DEA"/>
    <w:rsid w:val="009C770F"/>
    <w:rsid w:val="009C781A"/>
    <w:rsid w:val="009D0293"/>
    <w:rsid w:val="009D037C"/>
    <w:rsid w:val="009D03C8"/>
    <w:rsid w:val="009D05DA"/>
    <w:rsid w:val="009D0C46"/>
    <w:rsid w:val="009D0FEB"/>
    <w:rsid w:val="009D1513"/>
    <w:rsid w:val="009D1818"/>
    <w:rsid w:val="009D2A46"/>
    <w:rsid w:val="009D48F3"/>
    <w:rsid w:val="009D4919"/>
    <w:rsid w:val="009D4FF0"/>
    <w:rsid w:val="009D5FBA"/>
    <w:rsid w:val="009D6A63"/>
    <w:rsid w:val="009D703C"/>
    <w:rsid w:val="009D718F"/>
    <w:rsid w:val="009D77F5"/>
    <w:rsid w:val="009D7AB8"/>
    <w:rsid w:val="009D7ED4"/>
    <w:rsid w:val="009E0662"/>
    <w:rsid w:val="009E068F"/>
    <w:rsid w:val="009E0FE9"/>
    <w:rsid w:val="009E1261"/>
    <w:rsid w:val="009E14E0"/>
    <w:rsid w:val="009E1690"/>
    <w:rsid w:val="009E1734"/>
    <w:rsid w:val="009E1D55"/>
    <w:rsid w:val="009E1F43"/>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290"/>
    <w:rsid w:val="009F13B9"/>
    <w:rsid w:val="009F1654"/>
    <w:rsid w:val="009F179B"/>
    <w:rsid w:val="009F18E5"/>
    <w:rsid w:val="009F1C66"/>
    <w:rsid w:val="009F1D47"/>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EC6"/>
    <w:rsid w:val="00A00F1A"/>
    <w:rsid w:val="00A014B0"/>
    <w:rsid w:val="00A01D9F"/>
    <w:rsid w:val="00A02199"/>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267"/>
    <w:rsid w:val="00A1158D"/>
    <w:rsid w:val="00A12390"/>
    <w:rsid w:val="00A12742"/>
    <w:rsid w:val="00A1352A"/>
    <w:rsid w:val="00A136D1"/>
    <w:rsid w:val="00A13A08"/>
    <w:rsid w:val="00A13E54"/>
    <w:rsid w:val="00A13F97"/>
    <w:rsid w:val="00A14031"/>
    <w:rsid w:val="00A141EA"/>
    <w:rsid w:val="00A14F07"/>
    <w:rsid w:val="00A16100"/>
    <w:rsid w:val="00A167D8"/>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A8C"/>
    <w:rsid w:val="00A24B8B"/>
    <w:rsid w:val="00A24C32"/>
    <w:rsid w:val="00A24E0D"/>
    <w:rsid w:val="00A25138"/>
    <w:rsid w:val="00A2541C"/>
    <w:rsid w:val="00A2552E"/>
    <w:rsid w:val="00A264A9"/>
    <w:rsid w:val="00A264C1"/>
    <w:rsid w:val="00A269EC"/>
    <w:rsid w:val="00A26C82"/>
    <w:rsid w:val="00A26DCF"/>
    <w:rsid w:val="00A26E1D"/>
    <w:rsid w:val="00A26EDC"/>
    <w:rsid w:val="00A26EE8"/>
    <w:rsid w:val="00A27275"/>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9A"/>
    <w:rsid w:val="00A3756E"/>
    <w:rsid w:val="00A37E31"/>
    <w:rsid w:val="00A4054E"/>
    <w:rsid w:val="00A407D2"/>
    <w:rsid w:val="00A40824"/>
    <w:rsid w:val="00A40E39"/>
    <w:rsid w:val="00A419BD"/>
    <w:rsid w:val="00A41E2B"/>
    <w:rsid w:val="00A42066"/>
    <w:rsid w:val="00A42170"/>
    <w:rsid w:val="00A42A71"/>
    <w:rsid w:val="00A4457B"/>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673D"/>
    <w:rsid w:val="00A579CE"/>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2948"/>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7B7"/>
    <w:rsid w:val="00A8085B"/>
    <w:rsid w:val="00A80C04"/>
    <w:rsid w:val="00A80DBC"/>
    <w:rsid w:val="00A819FF"/>
    <w:rsid w:val="00A81ADB"/>
    <w:rsid w:val="00A81FDC"/>
    <w:rsid w:val="00A82394"/>
    <w:rsid w:val="00A824AA"/>
    <w:rsid w:val="00A82726"/>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FDB"/>
    <w:rsid w:val="00A943BF"/>
    <w:rsid w:val="00A9442A"/>
    <w:rsid w:val="00A95411"/>
    <w:rsid w:val="00A96256"/>
    <w:rsid w:val="00A96354"/>
    <w:rsid w:val="00A96F07"/>
    <w:rsid w:val="00A9718A"/>
    <w:rsid w:val="00A973C6"/>
    <w:rsid w:val="00A975F1"/>
    <w:rsid w:val="00A9766B"/>
    <w:rsid w:val="00A977C2"/>
    <w:rsid w:val="00A978C2"/>
    <w:rsid w:val="00AA016F"/>
    <w:rsid w:val="00AA05A4"/>
    <w:rsid w:val="00AA155B"/>
    <w:rsid w:val="00AA1B3E"/>
    <w:rsid w:val="00AA1ED6"/>
    <w:rsid w:val="00AA1EDF"/>
    <w:rsid w:val="00AA2195"/>
    <w:rsid w:val="00AA2345"/>
    <w:rsid w:val="00AA251E"/>
    <w:rsid w:val="00AA2638"/>
    <w:rsid w:val="00AA3824"/>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40A4"/>
    <w:rsid w:val="00AB4679"/>
    <w:rsid w:val="00AB4749"/>
    <w:rsid w:val="00AB4AB8"/>
    <w:rsid w:val="00AB5608"/>
    <w:rsid w:val="00AB655E"/>
    <w:rsid w:val="00AB660A"/>
    <w:rsid w:val="00AB69CB"/>
    <w:rsid w:val="00AB6C8B"/>
    <w:rsid w:val="00AB6D9D"/>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1C84"/>
    <w:rsid w:val="00AD2302"/>
    <w:rsid w:val="00AD23E2"/>
    <w:rsid w:val="00AD24D8"/>
    <w:rsid w:val="00AD2CFE"/>
    <w:rsid w:val="00AD2ED0"/>
    <w:rsid w:val="00AD2FAB"/>
    <w:rsid w:val="00AD3542"/>
    <w:rsid w:val="00AD371D"/>
    <w:rsid w:val="00AD3AAA"/>
    <w:rsid w:val="00AD3D2F"/>
    <w:rsid w:val="00AD3F94"/>
    <w:rsid w:val="00AD4015"/>
    <w:rsid w:val="00AD4124"/>
    <w:rsid w:val="00AD44B5"/>
    <w:rsid w:val="00AD4A5A"/>
    <w:rsid w:val="00AD4FEE"/>
    <w:rsid w:val="00AD5216"/>
    <w:rsid w:val="00AD5848"/>
    <w:rsid w:val="00AD5ADF"/>
    <w:rsid w:val="00AD5BC6"/>
    <w:rsid w:val="00AD6050"/>
    <w:rsid w:val="00AD660D"/>
    <w:rsid w:val="00AD684A"/>
    <w:rsid w:val="00AD782E"/>
    <w:rsid w:val="00AD7834"/>
    <w:rsid w:val="00AD7888"/>
    <w:rsid w:val="00AE07D4"/>
    <w:rsid w:val="00AE07F4"/>
    <w:rsid w:val="00AE09EB"/>
    <w:rsid w:val="00AE0FB9"/>
    <w:rsid w:val="00AE1053"/>
    <w:rsid w:val="00AE1260"/>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2670"/>
    <w:rsid w:val="00B02AA9"/>
    <w:rsid w:val="00B02FA3"/>
    <w:rsid w:val="00B03093"/>
    <w:rsid w:val="00B03229"/>
    <w:rsid w:val="00B0348E"/>
    <w:rsid w:val="00B037D1"/>
    <w:rsid w:val="00B03C21"/>
    <w:rsid w:val="00B04158"/>
    <w:rsid w:val="00B046AB"/>
    <w:rsid w:val="00B04A86"/>
    <w:rsid w:val="00B04ADC"/>
    <w:rsid w:val="00B04EBA"/>
    <w:rsid w:val="00B05010"/>
    <w:rsid w:val="00B0504F"/>
    <w:rsid w:val="00B05084"/>
    <w:rsid w:val="00B05892"/>
    <w:rsid w:val="00B05B62"/>
    <w:rsid w:val="00B05CE6"/>
    <w:rsid w:val="00B05F7B"/>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1C0"/>
    <w:rsid w:val="00B20256"/>
    <w:rsid w:val="00B20D09"/>
    <w:rsid w:val="00B20F24"/>
    <w:rsid w:val="00B21260"/>
    <w:rsid w:val="00B213B9"/>
    <w:rsid w:val="00B21451"/>
    <w:rsid w:val="00B2194E"/>
    <w:rsid w:val="00B22569"/>
    <w:rsid w:val="00B227EF"/>
    <w:rsid w:val="00B228DB"/>
    <w:rsid w:val="00B22B8C"/>
    <w:rsid w:val="00B22E65"/>
    <w:rsid w:val="00B2322B"/>
    <w:rsid w:val="00B235BD"/>
    <w:rsid w:val="00B23667"/>
    <w:rsid w:val="00B23C65"/>
    <w:rsid w:val="00B2426D"/>
    <w:rsid w:val="00B24399"/>
    <w:rsid w:val="00B24CB7"/>
    <w:rsid w:val="00B25C9D"/>
    <w:rsid w:val="00B25CD4"/>
    <w:rsid w:val="00B25F0A"/>
    <w:rsid w:val="00B2629E"/>
    <w:rsid w:val="00B264D5"/>
    <w:rsid w:val="00B26927"/>
    <w:rsid w:val="00B26B0F"/>
    <w:rsid w:val="00B2763F"/>
    <w:rsid w:val="00B2778B"/>
    <w:rsid w:val="00B27A2F"/>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6B4E"/>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75"/>
    <w:rsid w:val="00B46C9B"/>
    <w:rsid w:val="00B46D5E"/>
    <w:rsid w:val="00B46F09"/>
    <w:rsid w:val="00B47BE8"/>
    <w:rsid w:val="00B5171D"/>
    <w:rsid w:val="00B519E3"/>
    <w:rsid w:val="00B5244B"/>
    <w:rsid w:val="00B527D5"/>
    <w:rsid w:val="00B53085"/>
    <w:rsid w:val="00B53363"/>
    <w:rsid w:val="00B53930"/>
    <w:rsid w:val="00B53A62"/>
    <w:rsid w:val="00B53B3B"/>
    <w:rsid w:val="00B548B7"/>
    <w:rsid w:val="00B54943"/>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204"/>
    <w:rsid w:val="00B62448"/>
    <w:rsid w:val="00B62875"/>
    <w:rsid w:val="00B62F73"/>
    <w:rsid w:val="00B6385F"/>
    <w:rsid w:val="00B640C4"/>
    <w:rsid w:val="00B64AC0"/>
    <w:rsid w:val="00B6599F"/>
    <w:rsid w:val="00B65FEB"/>
    <w:rsid w:val="00B6602F"/>
    <w:rsid w:val="00B664C7"/>
    <w:rsid w:val="00B66515"/>
    <w:rsid w:val="00B666EA"/>
    <w:rsid w:val="00B66799"/>
    <w:rsid w:val="00B7060C"/>
    <w:rsid w:val="00B70669"/>
    <w:rsid w:val="00B7079B"/>
    <w:rsid w:val="00B7080E"/>
    <w:rsid w:val="00B70D53"/>
    <w:rsid w:val="00B72B31"/>
    <w:rsid w:val="00B72C97"/>
    <w:rsid w:val="00B73085"/>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68FC"/>
    <w:rsid w:val="00B76937"/>
    <w:rsid w:val="00B76E87"/>
    <w:rsid w:val="00B77C10"/>
    <w:rsid w:val="00B77FCF"/>
    <w:rsid w:val="00B80398"/>
    <w:rsid w:val="00B80A6F"/>
    <w:rsid w:val="00B80B62"/>
    <w:rsid w:val="00B8163D"/>
    <w:rsid w:val="00B81A32"/>
    <w:rsid w:val="00B81A6C"/>
    <w:rsid w:val="00B81EC0"/>
    <w:rsid w:val="00B81FF4"/>
    <w:rsid w:val="00B82665"/>
    <w:rsid w:val="00B8266A"/>
    <w:rsid w:val="00B827F4"/>
    <w:rsid w:val="00B82955"/>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45A"/>
    <w:rsid w:val="00B877A2"/>
    <w:rsid w:val="00B878E4"/>
    <w:rsid w:val="00B879D1"/>
    <w:rsid w:val="00B90032"/>
    <w:rsid w:val="00B909C2"/>
    <w:rsid w:val="00B90A2F"/>
    <w:rsid w:val="00B90DEF"/>
    <w:rsid w:val="00B90F73"/>
    <w:rsid w:val="00B91EDB"/>
    <w:rsid w:val="00B9287B"/>
    <w:rsid w:val="00B92892"/>
    <w:rsid w:val="00B92CDF"/>
    <w:rsid w:val="00B92D99"/>
    <w:rsid w:val="00B93AED"/>
    <w:rsid w:val="00B93B59"/>
    <w:rsid w:val="00B9406A"/>
    <w:rsid w:val="00B9408D"/>
    <w:rsid w:val="00B94216"/>
    <w:rsid w:val="00B942C4"/>
    <w:rsid w:val="00B9499D"/>
    <w:rsid w:val="00B94A35"/>
    <w:rsid w:val="00B94BB8"/>
    <w:rsid w:val="00B95145"/>
    <w:rsid w:val="00B9527D"/>
    <w:rsid w:val="00B953F7"/>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41E5"/>
    <w:rsid w:val="00BA43C4"/>
    <w:rsid w:val="00BA4DFD"/>
    <w:rsid w:val="00BA55EC"/>
    <w:rsid w:val="00BA56D2"/>
    <w:rsid w:val="00BA5C23"/>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D0D"/>
    <w:rsid w:val="00BB3D94"/>
    <w:rsid w:val="00BB42D8"/>
    <w:rsid w:val="00BB4CEF"/>
    <w:rsid w:val="00BB5192"/>
    <w:rsid w:val="00BB51E9"/>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19"/>
    <w:rsid w:val="00BC4A2A"/>
    <w:rsid w:val="00BC4B40"/>
    <w:rsid w:val="00BC4D2E"/>
    <w:rsid w:val="00BC4E25"/>
    <w:rsid w:val="00BC561A"/>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B3D"/>
    <w:rsid w:val="00BD5D20"/>
    <w:rsid w:val="00BD5F1A"/>
    <w:rsid w:val="00BD627A"/>
    <w:rsid w:val="00BD62FD"/>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208"/>
    <w:rsid w:val="00BF3279"/>
    <w:rsid w:val="00BF33D6"/>
    <w:rsid w:val="00BF3555"/>
    <w:rsid w:val="00BF38EE"/>
    <w:rsid w:val="00BF3CB1"/>
    <w:rsid w:val="00BF4616"/>
    <w:rsid w:val="00BF4A22"/>
    <w:rsid w:val="00BF4C3F"/>
    <w:rsid w:val="00BF4C93"/>
    <w:rsid w:val="00BF5038"/>
    <w:rsid w:val="00BF7006"/>
    <w:rsid w:val="00BF74C7"/>
    <w:rsid w:val="00BF752B"/>
    <w:rsid w:val="00BF787D"/>
    <w:rsid w:val="00BF7E9D"/>
    <w:rsid w:val="00C0001A"/>
    <w:rsid w:val="00C00135"/>
    <w:rsid w:val="00C00188"/>
    <w:rsid w:val="00C005E4"/>
    <w:rsid w:val="00C00AEA"/>
    <w:rsid w:val="00C00BE4"/>
    <w:rsid w:val="00C00CBE"/>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963"/>
    <w:rsid w:val="00C039FC"/>
    <w:rsid w:val="00C03A1A"/>
    <w:rsid w:val="00C03C53"/>
    <w:rsid w:val="00C03D14"/>
    <w:rsid w:val="00C0403E"/>
    <w:rsid w:val="00C040F7"/>
    <w:rsid w:val="00C043D2"/>
    <w:rsid w:val="00C044AB"/>
    <w:rsid w:val="00C04530"/>
    <w:rsid w:val="00C049F7"/>
    <w:rsid w:val="00C0532F"/>
    <w:rsid w:val="00C05706"/>
    <w:rsid w:val="00C061B7"/>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5389"/>
    <w:rsid w:val="00C25D41"/>
    <w:rsid w:val="00C25D52"/>
    <w:rsid w:val="00C26240"/>
    <w:rsid w:val="00C270CF"/>
    <w:rsid w:val="00C27407"/>
    <w:rsid w:val="00C277C8"/>
    <w:rsid w:val="00C279B5"/>
    <w:rsid w:val="00C27B65"/>
    <w:rsid w:val="00C27C45"/>
    <w:rsid w:val="00C30654"/>
    <w:rsid w:val="00C31D88"/>
    <w:rsid w:val="00C31DAF"/>
    <w:rsid w:val="00C31F4E"/>
    <w:rsid w:val="00C320BC"/>
    <w:rsid w:val="00C32368"/>
    <w:rsid w:val="00C324B1"/>
    <w:rsid w:val="00C33514"/>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2189"/>
    <w:rsid w:val="00C42384"/>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6A4"/>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4E21"/>
    <w:rsid w:val="00C65383"/>
    <w:rsid w:val="00C6641A"/>
    <w:rsid w:val="00C66C0A"/>
    <w:rsid w:val="00C66E73"/>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20BB"/>
    <w:rsid w:val="00C82153"/>
    <w:rsid w:val="00C82628"/>
    <w:rsid w:val="00C82E57"/>
    <w:rsid w:val="00C833F2"/>
    <w:rsid w:val="00C8357E"/>
    <w:rsid w:val="00C837CF"/>
    <w:rsid w:val="00C840A3"/>
    <w:rsid w:val="00C840BD"/>
    <w:rsid w:val="00C8431E"/>
    <w:rsid w:val="00C8482C"/>
    <w:rsid w:val="00C84882"/>
    <w:rsid w:val="00C8505E"/>
    <w:rsid w:val="00C85610"/>
    <w:rsid w:val="00C857E4"/>
    <w:rsid w:val="00C85C4A"/>
    <w:rsid w:val="00C8665F"/>
    <w:rsid w:val="00C87093"/>
    <w:rsid w:val="00C872CF"/>
    <w:rsid w:val="00C878E4"/>
    <w:rsid w:val="00C9027A"/>
    <w:rsid w:val="00C9068E"/>
    <w:rsid w:val="00C90E2A"/>
    <w:rsid w:val="00C9100A"/>
    <w:rsid w:val="00C91101"/>
    <w:rsid w:val="00C91EBF"/>
    <w:rsid w:val="00C91F3A"/>
    <w:rsid w:val="00C92473"/>
    <w:rsid w:val="00C92E53"/>
    <w:rsid w:val="00C92F32"/>
    <w:rsid w:val="00C934C2"/>
    <w:rsid w:val="00C93713"/>
    <w:rsid w:val="00C93814"/>
    <w:rsid w:val="00C9390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6D80"/>
    <w:rsid w:val="00C9731C"/>
    <w:rsid w:val="00C9767D"/>
    <w:rsid w:val="00C979E4"/>
    <w:rsid w:val="00C97B7D"/>
    <w:rsid w:val="00C97D41"/>
    <w:rsid w:val="00C97D90"/>
    <w:rsid w:val="00CA0080"/>
    <w:rsid w:val="00CA0ADE"/>
    <w:rsid w:val="00CA158A"/>
    <w:rsid w:val="00CA1883"/>
    <w:rsid w:val="00CA1ED8"/>
    <w:rsid w:val="00CA3221"/>
    <w:rsid w:val="00CA3390"/>
    <w:rsid w:val="00CA375E"/>
    <w:rsid w:val="00CA442D"/>
    <w:rsid w:val="00CA443C"/>
    <w:rsid w:val="00CA44C8"/>
    <w:rsid w:val="00CA49C7"/>
    <w:rsid w:val="00CA4D16"/>
    <w:rsid w:val="00CA4DA0"/>
    <w:rsid w:val="00CA500D"/>
    <w:rsid w:val="00CA5167"/>
    <w:rsid w:val="00CA53B2"/>
    <w:rsid w:val="00CA5D52"/>
    <w:rsid w:val="00CA5E29"/>
    <w:rsid w:val="00CA5E74"/>
    <w:rsid w:val="00CA5F59"/>
    <w:rsid w:val="00CA620D"/>
    <w:rsid w:val="00CA623D"/>
    <w:rsid w:val="00CA6747"/>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111F"/>
    <w:rsid w:val="00CC181A"/>
    <w:rsid w:val="00CC1A00"/>
    <w:rsid w:val="00CC1A28"/>
    <w:rsid w:val="00CC1AE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93"/>
    <w:rsid w:val="00CD447B"/>
    <w:rsid w:val="00CD466E"/>
    <w:rsid w:val="00CD59B0"/>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C9"/>
    <w:rsid w:val="00CE316A"/>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13C"/>
    <w:rsid w:val="00D0771B"/>
    <w:rsid w:val="00D0789D"/>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F7F"/>
    <w:rsid w:val="00D15FBC"/>
    <w:rsid w:val="00D161B5"/>
    <w:rsid w:val="00D168F7"/>
    <w:rsid w:val="00D1750E"/>
    <w:rsid w:val="00D17F31"/>
    <w:rsid w:val="00D20128"/>
    <w:rsid w:val="00D208EA"/>
    <w:rsid w:val="00D20CD3"/>
    <w:rsid w:val="00D21306"/>
    <w:rsid w:val="00D2143B"/>
    <w:rsid w:val="00D215B2"/>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914"/>
    <w:rsid w:val="00D26D45"/>
    <w:rsid w:val="00D276A4"/>
    <w:rsid w:val="00D277F8"/>
    <w:rsid w:val="00D27D37"/>
    <w:rsid w:val="00D30335"/>
    <w:rsid w:val="00D30F76"/>
    <w:rsid w:val="00D3105A"/>
    <w:rsid w:val="00D3106B"/>
    <w:rsid w:val="00D3112A"/>
    <w:rsid w:val="00D3128B"/>
    <w:rsid w:val="00D31363"/>
    <w:rsid w:val="00D31A95"/>
    <w:rsid w:val="00D3263D"/>
    <w:rsid w:val="00D32D64"/>
    <w:rsid w:val="00D3314F"/>
    <w:rsid w:val="00D33296"/>
    <w:rsid w:val="00D33434"/>
    <w:rsid w:val="00D337C0"/>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B12"/>
    <w:rsid w:val="00D4243E"/>
    <w:rsid w:val="00D426F0"/>
    <w:rsid w:val="00D4318F"/>
    <w:rsid w:val="00D432A1"/>
    <w:rsid w:val="00D432B5"/>
    <w:rsid w:val="00D434A3"/>
    <w:rsid w:val="00D434FF"/>
    <w:rsid w:val="00D438BF"/>
    <w:rsid w:val="00D43D1A"/>
    <w:rsid w:val="00D440F8"/>
    <w:rsid w:val="00D44223"/>
    <w:rsid w:val="00D44464"/>
    <w:rsid w:val="00D4479D"/>
    <w:rsid w:val="00D44A01"/>
    <w:rsid w:val="00D4548A"/>
    <w:rsid w:val="00D45A6B"/>
    <w:rsid w:val="00D45BB6"/>
    <w:rsid w:val="00D45D51"/>
    <w:rsid w:val="00D46380"/>
    <w:rsid w:val="00D4659E"/>
    <w:rsid w:val="00D46B56"/>
    <w:rsid w:val="00D504EF"/>
    <w:rsid w:val="00D50829"/>
    <w:rsid w:val="00D52362"/>
    <w:rsid w:val="00D52885"/>
    <w:rsid w:val="00D528A1"/>
    <w:rsid w:val="00D52E2D"/>
    <w:rsid w:val="00D5314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C6E"/>
    <w:rsid w:val="00D93D7B"/>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7111"/>
    <w:rsid w:val="00DB741C"/>
    <w:rsid w:val="00DB75D9"/>
    <w:rsid w:val="00DB7F0A"/>
    <w:rsid w:val="00DC0408"/>
    <w:rsid w:val="00DC11DA"/>
    <w:rsid w:val="00DC141A"/>
    <w:rsid w:val="00DC18D1"/>
    <w:rsid w:val="00DC19AA"/>
    <w:rsid w:val="00DC1F58"/>
    <w:rsid w:val="00DC2785"/>
    <w:rsid w:val="00DC2907"/>
    <w:rsid w:val="00DC2D36"/>
    <w:rsid w:val="00DC30F8"/>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31E"/>
    <w:rsid w:val="00DD0429"/>
    <w:rsid w:val="00DD046A"/>
    <w:rsid w:val="00DD0562"/>
    <w:rsid w:val="00DD0AE2"/>
    <w:rsid w:val="00DD11BB"/>
    <w:rsid w:val="00DD1749"/>
    <w:rsid w:val="00DD1FB3"/>
    <w:rsid w:val="00DD208A"/>
    <w:rsid w:val="00DD2C53"/>
    <w:rsid w:val="00DD36DB"/>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771"/>
    <w:rsid w:val="00DE2848"/>
    <w:rsid w:val="00DE2CF3"/>
    <w:rsid w:val="00DE34C4"/>
    <w:rsid w:val="00DE3649"/>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454"/>
    <w:rsid w:val="00E0166E"/>
    <w:rsid w:val="00E0196B"/>
    <w:rsid w:val="00E0196E"/>
    <w:rsid w:val="00E01C9A"/>
    <w:rsid w:val="00E0236B"/>
    <w:rsid w:val="00E0251B"/>
    <w:rsid w:val="00E02DFE"/>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66"/>
    <w:rsid w:val="00E12875"/>
    <w:rsid w:val="00E14BFF"/>
    <w:rsid w:val="00E15AAD"/>
    <w:rsid w:val="00E1636C"/>
    <w:rsid w:val="00E16570"/>
    <w:rsid w:val="00E16845"/>
    <w:rsid w:val="00E1691A"/>
    <w:rsid w:val="00E17367"/>
    <w:rsid w:val="00E17DD8"/>
    <w:rsid w:val="00E17FA2"/>
    <w:rsid w:val="00E2090F"/>
    <w:rsid w:val="00E20DA3"/>
    <w:rsid w:val="00E20DB4"/>
    <w:rsid w:val="00E21099"/>
    <w:rsid w:val="00E217BF"/>
    <w:rsid w:val="00E21837"/>
    <w:rsid w:val="00E21AC7"/>
    <w:rsid w:val="00E22169"/>
    <w:rsid w:val="00E22330"/>
    <w:rsid w:val="00E226D9"/>
    <w:rsid w:val="00E22EDA"/>
    <w:rsid w:val="00E22F50"/>
    <w:rsid w:val="00E22F8A"/>
    <w:rsid w:val="00E23904"/>
    <w:rsid w:val="00E241EE"/>
    <w:rsid w:val="00E244A1"/>
    <w:rsid w:val="00E245EE"/>
    <w:rsid w:val="00E247E9"/>
    <w:rsid w:val="00E25AE6"/>
    <w:rsid w:val="00E25CCF"/>
    <w:rsid w:val="00E26167"/>
    <w:rsid w:val="00E262F2"/>
    <w:rsid w:val="00E26943"/>
    <w:rsid w:val="00E26B7F"/>
    <w:rsid w:val="00E26CB7"/>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C2C"/>
    <w:rsid w:val="00E36EF9"/>
    <w:rsid w:val="00E3723A"/>
    <w:rsid w:val="00E374D4"/>
    <w:rsid w:val="00E37860"/>
    <w:rsid w:val="00E379D8"/>
    <w:rsid w:val="00E40099"/>
    <w:rsid w:val="00E4014C"/>
    <w:rsid w:val="00E40473"/>
    <w:rsid w:val="00E40BA9"/>
    <w:rsid w:val="00E41073"/>
    <w:rsid w:val="00E41712"/>
    <w:rsid w:val="00E41735"/>
    <w:rsid w:val="00E422E4"/>
    <w:rsid w:val="00E4262C"/>
    <w:rsid w:val="00E42C2D"/>
    <w:rsid w:val="00E42DFA"/>
    <w:rsid w:val="00E43457"/>
    <w:rsid w:val="00E43F44"/>
    <w:rsid w:val="00E44465"/>
    <w:rsid w:val="00E44493"/>
    <w:rsid w:val="00E4462B"/>
    <w:rsid w:val="00E446F1"/>
    <w:rsid w:val="00E44B9D"/>
    <w:rsid w:val="00E44BA9"/>
    <w:rsid w:val="00E44FAE"/>
    <w:rsid w:val="00E45049"/>
    <w:rsid w:val="00E45145"/>
    <w:rsid w:val="00E4540C"/>
    <w:rsid w:val="00E4551D"/>
    <w:rsid w:val="00E45522"/>
    <w:rsid w:val="00E459F9"/>
    <w:rsid w:val="00E45C72"/>
    <w:rsid w:val="00E45FD0"/>
    <w:rsid w:val="00E46645"/>
    <w:rsid w:val="00E466A3"/>
    <w:rsid w:val="00E46716"/>
    <w:rsid w:val="00E46886"/>
    <w:rsid w:val="00E46B19"/>
    <w:rsid w:val="00E46B9C"/>
    <w:rsid w:val="00E4761E"/>
    <w:rsid w:val="00E476B8"/>
    <w:rsid w:val="00E47AEF"/>
    <w:rsid w:val="00E47E98"/>
    <w:rsid w:val="00E504D1"/>
    <w:rsid w:val="00E50593"/>
    <w:rsid w:val="00E50972"/>
    <w:rsid w:val="00E50B41"/>
    <w:rsid w:val="00E50D8C"/>
    <w:rsid w:val="00E51134"/>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D8A"/>
    <w:rsid w:val="00E651E2"/>
    <w:rsid w:val="00E653F5"/>
    <w:rsid w:val="00E659A6"/>
    <w:rsid w:val="00E66212"/>
    <w:rsid w:val="00E66400"/>
    <w:rsid w:val="00E66993"/>
    <w:rsid w:val="00E67266"/>
    <w:rsid w:val="00E67628"/>
    <w:rsid w:val="00E67B52"/>
    <w:rsid w:val="00E67C51"/>
    <w:rsid w:val="00E70033"/>
    <w:rsid w:val="00E70961"/>
    <w:rsid w:val="00E709C3"/>
    <w:rsid w:val="00E70C67"/>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4410"/>
    <w:rsid w:val="00E745F1"/>
    <w:rsid w:val="00E74842"/>
    <w:rsid w:val="00E74EF8"/>
    <w:rsid w:val="00E7547F"/>
    <w:rsid w:val="00E754B6"/>
    <w:rsid w:val="00E758EC"/>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73CC"/>
    <w:rsid w:val="00E87822"/>
    <w:rsid w:val="00E87C9C"/>
    <w:rsid w:val="00E90395"/>
    <w:rsid w:val="00E90E49"/>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960"/>
    <w:rsid w:val="00EB3003"/>
    <w:rsid w:val="00EB347C"/>
    <w:rsid w:val="00EB38CC"/>
    <w:rsid w:val="00EB3A6D"/>
    <w:rsid w:val="00EB3F72"/>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52D"/>
    <w:rsid w:val="00EC0713"/>
    <w:rsid w:val="00EC09B5"/>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C83"/>
    <w:rsid w:val="00ED7D47"/>
    <w:rsid w:val="00ED7E04"/>
    <w:rsid w:val="00ED7EDC"/>
    <w:rsid w:val="00EE021B"/>
    <w:rsid w:val="00EE0A6D"/>
    <w:rsid w:val="00EE0D0A"/>
    <w:rsid w:val="00EE116F"/>
    <w:rsid w:val="00EE11F0"/>
    <w:rsid w:val="00EE1D33"/>
    <w:rsid w:val="00EE1DE7"/>
    <w:rsid w:val="00EE259D"/>
    <w:rsid w:val="00EE280C"/>
    <w:rsid w:val="00EE2B75"/>
    <w:rsid w:val="00EE2E29"/>
    <w:rsid w:val="00EE3262"/>
    <w:rsid w:val="00EE32FA"/>
    <w:rsid w:val="00EE33FC"/>
    <w:rsid w:val="00EE34D3"/>
    <w:rsid w:val="00EE4339"/>
    <w:rsid w:val="00EE457C"/>
    <w:rsid w:val="00EE60B6"/>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5B0B"/>
    <w:rsid w:val="00F061FC"/>
    <w:rsid w:val="00F069F7"/>
    <w:rsid w:val="00F06C67"/>
    <w:rsid w:val="00F06DFD"/>
    <w:rsid w:val="00F071D1"/>
    <w:rsid w:val="00F07533"/>
    <w:rsid w:val="00F076D1"/>
    <w:rsid w:val="00F078B8"/>
    <w:rsid w:val="00F07BE1"/>
    <w:rsid w:val="00F10629"/>
    <w:rsid w:val="00F10DB6"/>
    <w:rsid w:val="00F11176"/>
    <w:rsid w:val="00F1182B"/>
    <w:rsid w:val="00F11E02"/>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6A3"/>
    <w:rsid w:val="00F2376F"/>
    <w:rsid w:val="00F238CA"/>
    <w:rsid w:val="00F23ECF"/>
    <w:rsid w:val="00F243B0"/>
    <w:rsid w:val="00F243D8"/>
    <w:rsid w:val="00F247A7"/>
    <w:rsid w:val="00F249AC"/>
    <w:rsid w:val="00F24C55"/>
    <w:rsid w:val="00F25017"/>
    <w:rsid w:val="00F2502B"/>
    <w:rsid w:val="00F25AA0"/>
    <w:rsid w:val="00F260A9"/>
    <w:rsid w:val="00F274D1"/>
    <w:rsid w:val="00F27594"/>
    <w:rsid w:val="00F27843"/>
    <w:rsid w:val="00F27F0E"/>
    <w:rsid w:val="00F27FE2"/>
    <w:rsid w:val="00F30828"/>
    <w:rsid w:val="00F3086B"/>
    <w:rsid w:val="00F30C26"/>
    <w:rsid w:val="00F30EB0"/>
    <w:rsid w:val="00F313D6"/>
    <w:rsid w:val="00F316F8"/>
    <w:rsid w:val="00F3206F"/>
    <w:rsid w:val="00F3232C"/>
    <w:rsid w:val="00F328FA"/>
    <w:rsid w:val="00F333B7"/>
    <w:rsid w:val="00F3340B"/>
    <w:rsid w:val="00F3396A"/>
    <w:rsid w:val="00F339A8"/>
    <w:rsid w:val="00F33D16"/>
    <w:rsid w:val="00F33FF8"/>
    <w:rsid w:val="00F340F0"/>
    <w:rsid w:val="00F34CF2"/>
    <w:rsid w:val="00F353CC"/>
    <w:rsid w:val="00F35991"/>
    <w:rsid w:val="00F35DDA"/>
    <w:rsid w:val="00F35E92"/>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49"/>
    <w:rsid w:val="00F444B1"/>
    <w:rsid w:val="00F44CC0"/>
    <w:rsid w:val="00F45173"/>
    <w:rsid w:val="00F4578F"/>
    <w:rsid w:val="00F46683"/>
    <w:rsid w:val="00F468E9"/>
    <w:rsid w:val="00F46EF1"/>
    <w:rsid w:val="00F4757D"/>
    <w:rsid w:val="00F475BD"/>
    <w:rsid w:val="00F4766C"/>
    <w:rsid w:val="00F47695"/>
    <w:rsid w:val="00F477AF"/>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F69"/>
    <w:rsid w:val="00F72128"/>
    <w:rsid w:val="00F725E2"/>
    <w:rsid w:val="00F72A4C"/>
    <w:rsid w:val="00F72B5A"/>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4FF3"/>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4036"/>
    <w:rsid w:val="00FB406A"/>
    <w:rsid w:val="00FB40EF"/>
    <w:rsid w:val="00FB434D"/>
    <w:rsid w:val="00FB47C1"/>
    <w:rsid w:val="00FB4A6C"/>
    <w:rsid w:val="00FB4C80"/>
    <w:rsid w:val="00FB5320"/>
    <w:rsid w:val="00FB5BEA"/>
    <w:rsid w:val="00FB673B"/>
    <w:rsid w:val="00FB6A6A"/>
    <w:rsid w:val="00FB702D"/>
    <w:rsid w:val="00FB752A"/>
    <w:rsid w:val="00FB79DD"/>
    <w:rsid w:val="00FB7EC9"/>
    <w:rsid w:val="00FB7EE5"/>
    <w:rsid w:val="00FC011C"/>
    <w:rsid w:val="00FC0981"/>
    <w:rsid w:val="00FC0E28"/>
    <w:rsid w:val="00FC1972"/>
    <w:rsid w:val="00FC2F7A"/>
    <w:rsid w:val="00FC31AE"/>
    <w:rsid w:val="00FC35BF"/>
    <w:rsid w:val="00FC415D"/>
    <w:rsid w:val="00FC43C3"/>
    <w:rsid w:val="00FC44FD"/>
    <w:rsid w:val="00FC4A95"/>
    <w:rsid w:val="00FC4C31"/>
    <w:rsid w:val="00FC4CA0"/>
    <w:rsid w:val="00FC5128"/>
    <w:rsid w:val="00FC5582"/>
    <w:rsid w:val="00FC5CFE"/>
    <w:rsid w:val="00FC5E34"/>
    <w:rsid w:val="00FC66FF"/>
    <w:rsid w:val="00FC6A42"/>
    <w:rsid w:val="00FC6B40"/>
    <w:rsid w:val="00FC6CDE"/>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31A"/>
    <w:rsid w:val="00FD69C4"/>
    <w:rsid w:val="00FD7050"/>
    <w:rsid w:val="00FD732A"/>
    <w:rsid w:val="00FD74DB"/>
    <w:rsid w:val="00FD764A"/>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F84"/>
    <w:rsid w:val="00FE4326"/>
    <w:rsid w:val="00FE49ED"/>
    <w:rsid w:val="00FE4C7B"/>
    <w:rsid w:val="00FE4F8E"/>
    <w:rsid w:val="00FE5EE6"/>
    <w:rsid w:val="00FE6780"/>
    <w:rsid w:val="00FE67D8"/>
    <w:rsid w:val="00FE72A1"/>
    <w:rsid w:val="00FE7336"/>
    <w:rsid w:val="00FE787C"/>
    <w:rsid w:val="00FE7A36"/>
    <w:rsid w:val="00FE7FD8"/>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706486259">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290669126">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2047950737">
          <w:marLeft w:val="547"/>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669065906">
          <w:marLeft w:val="252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760760248">
          <w:marLeft w:val="547"/>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620889406">
          <w:marLeft w:val="1166"/>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A84D9-A239-48BB-9EF8-246DD26FA435}">
  <ds:schemaRefs>
    <ds:schemaRef ds:uri="http://schemas.openxmlformats.org/package/2006/metadata/core-properties"/>
    <ds:schemaRef ds:uri="d8762117-8292-4133-b1c7-eab5c6487cfd"/>
    <ds:schemaRef ds:uri="http://schemas.microsoft.com/office/2006/metadata/properties"/>
    <ds:schemaRef ds:uri="http://purl.org/dc/elements/1.1/"/>
    <ds:schemaRef ds:uri="http://purl.org/dc/dcmitype/"/>
    <ds:schemaRef ds:uri="0ea90206-ed46-4e94-aaa3-4eb53f2abbf0"/>
    <ds:schemaRef ds:uri="http://schemas.microsoft.com/office/2006/documentManagement/types"/>
    <ds:schemaRef ds:uri="http://www.w3.org/XML/1998/namespace"/>
    <ds:schemaRef ds:uri="http://schemas.microsoft.com/office/infopath/2007/PartnerControls"/>
    <ds:schemaRef ds:uri="2b894682-84b8-4ad3-8e22-2db2ef8bd5fa"/>
    <ds:schemaRef ds:uri="http://purl.org/dc/terms/"/>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10999248-2B26-4A6E-BCB2-BEA78D3DE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43295</TotalTime>
  <Pages>8</Pages>
  <Words>3878</Words>
  <Characters>21520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1120</cp:revision>
  <cp:lastPrinted>2008-01-30T22:09:00Z</cp:lastPrinted>
  <dcterms:created xsi:type="dcterms:W3CDTF">2022-09-15T11:10:00Z</dcterms:created>
  <dcterms:modified xsi:type="dcterms:W3CDTF">2024-08-09T19:32:00Z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